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E1C15" w14:textId="78A47AAA" w:rsidR="006255E7" w:rsidRPr="0009389E" w:rsidRDefault="006255E7" w:rsidP="006255E7">
      <w:pPr>
        <w:pStyle w:val="3GPPHeader"/>
        <w:spacing w:after="60"/>
        <w:rPr>
          <w:sz w:val="32"/>
          <w:szCs w:val="32"/>
          <w:highlight w:val="yellow"/>
        </w:rPr>
      </w:pPr>
      <w:r w:rsidRPr="0009389E">
        <w:t>3GPP TSG-RAN WG2 #1</w:t>
      </w:r>
      <w:r w:rsidR="000C379D">
        <w:t>1</w:t>
      </w:r>
      <w:r w:rsidR="001741F1">
        <w:t>3bis-e</w:t>
      </w:r>
      <w:r w:rsidRPr="0009389E">
        <w:tab/>
      </w:r>
      <w:r w:rsidR="001741F1" w:rsidRPr="001741F1">
        <w:rPr>
          <w:sz w:val="32"/>
          <w:szCs w:val="32"/>
        </w:rPr>
        <w:t>R2-2104042</w:t>
      </w:r>
    </w:p>
    <w:p w14:paraId="2A08324A" w14:textId="071FF94C"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sidR="001741F1">
        <w:rPr>
          <w:b/>
          <w:noProof/>
          <w:sz w:val="24"/>
        </w:rPr>
        <w:t>April 12</w:t>
      </w:r>
      <w:r w:rsidR="001741F1" w:rsidRPr="001741F1">
        <w:rPr>
          <w:b/>
          <w:noProof/>
          <w:sz w:val="24"/>
          <w:vertAlign w:val="superscript"/>
        </w:rPr>
        <w:t>th</w:t>
      </w:r>
      <w:r w:rsidR="001741F1">
        <w:rPr>
          <w:b/>
          <w:noProof/>
          <w:sz w:val="24"/>
        </w:rPr>
        <w:t xml:space="preserve"> -</w:t>
      </w:r>
      <w:r w:rsidR="00643E95" w:rsidRPr="0009389E">
        <w:rPr>
          <w:b/>
          <w:noProof/>
          <w:sz w:val="24"/>
        </w:rPr>
        <w:t xml:space="preserve"> </w:t>
      </w:r>
      <w:r w:rsidR="008966CC">
        <w:rPr>
          <w:b/>
          <w:noProof/>
          <w:sz w:val="24"/>
        </w:rPr>
        <w:t>2</w:t>
      </w:r>
      <w:r w:rsidR="001741F1">
        <w:rPr>
          <w:b/>
          <w:noProof/>
          <w:sz w:val="24"/>
        </w:rPr>
        <w:t>0</w:t>
      </w:r>
      <w:r w:rsidR="001741F1" w:rsidRPr="001741F1">
        <w:rPr>
          <w:b/>
          <w:noProof/>
          <w:sz w:val="24"/>
          <w:vertAlign w:val="superscript"/>
        </w:rPr>
        <w:t>th</w:t>
      </w:r>
      <w:r w:rsidR="001741F1">
        <w:rPr>
          <w:b/>
          <w:noProof/>
          <w:sz w:val="24"/>
        </w:rPr>
        <w:t xml:space="preserve">, </w:t>
      </w:r>
      <w:r w:rsidR="00643E95" w:rsidRPr="0009389E">
        <w:rPr>
          <w:b/>
          <w:noProof/>
          <w:sz w:val="24"/>
        </w:rPr>
        <w:t>20</w:t>
      </w:r>
      <w:r>
        <w:rPr>
          <w:b/>
          <w:noProof/>
          <w:sz w:val="24"/>
        </w:rPr>
        <w:t>2</w:t>
      </w:r>
      <w:r w:rsidR="001741F1">
        <w:rPr>
          <w:b/>
          <w:noProof/>
          <w:sz w:val="24"/>
        </w:rPr>
        <w:t>1</w:t>
      </w:r>
    </w:p>
    <w:p w14:paraId="177E0080" w14:textId="77777777" w:rsidR="00E90E49" w:rsidRPr="0009389E" w:rsidRDefault="00E90E49" w:rsidP="00357380">
      <w:pPr>
        <w:pStyle w:val="3GPPHeader"/>
      </w:pPr>
    </w:p>
    <w:p w14:paraId="57E5EA24" w14:textId="613EC168"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8966CC">
        <w:rPr>
          <w:sz w:val="22"/>
          <w:szCs w:val="22"/>
          <w:lang w:val="en-CA"/>
        </w:rPr>
        <w:t>9</w:t>
      </w:r>
      <w:r w:rsidR="007A39BA" w:rsidRPr="00195D77">
        <w:rPr>
          <w:sz w:val="22"/>
          <w:szCs w:val="22"/>
          <w:lang w:val="en-CA"/>
        </w:rPr>
        <w:t>.</w:t>
      </w:r>
      <w:r w:rsidR="007250ED">
        <w:rPr>
          <w:sz w:val="22"/>
          <w:szCs w:val="22"/>
          <w:lang w:val="en-CA"/>
        </w:rPr>
        <w:t>1</w:t>
      </w:r>
      <w:r w:rsidR="00406FC0" w:rsidRPr="00195D77">
        <w:rPr>
          <w:sz w:val="22"/>
          <w:szCs w:val="22"/>
          <w:lang w:val="en-CA"/>
        </w:rPr>
        <w:t>.</w:t>
      </w:r>
      <w:r w:rsidR="008966CC">
        <w:rPr>
          <w:sz w:val="22"/>
          <w:szCs w:val="22"/>
          <w:lang w:val="en-CA"/>
        </w:rPr>
        <w:t>1</w:t>
      </w:r>
    </w:p>
    <w:p w14:paraId="2A545766" w14:textId="7C89EABE"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F368A9">
        <w:rPr>
          <w:sz w:val="22"/>
          <w:szCs w:val="22"/>
        </w:rPr>
        <w:t xml:space="preserve">, </w:t>
      </w:r>
      <w:r w:rsidR="008966CC">
        <w:rPr>
          <w:sz w:val="22"/>
          <w:szCs w:val="22"/>
        </w:rPr>
        <w:t>Huawei</w:t>
      </w:r>
    </w:p>
    <w:p w14:paraId="3369575A" w14:textId="7E0D7B97" w:rsidR="00D94383" w:rsidRDefault="003D3C45" w:rsidP="00D94383">
      <w:pPr>
        <w:pStyle w:val="3GPPHeader"/>
        <w:spacing w:after="0"/>
        <w:rPr>
          <w:sz w:val="22"/>
          <w:szCs w:val="22"/>
        </w:rPr>
      </w:pPr>
      <w:r>
        <w:rPr>
          <w:sz w:val="22"/>
          <w:szCs w:val="22"/>
        </w:rPr>
        <w:t>Title:</w:t>
      </w:r>
      <w:r w:rsidR="00E90E49" w:rsidRPr="00CE0424">
        <w:rPr>
          <w:sz w:val="22"/>
          <w:szCs w:val="22"/>
        </w:rPr>
        <w:tab/>
      </w:r>
      <w:bookmarkStart w:id="0" w:name="_Hlk4722422"/>
      <w:r w:rsidR="008966CC" w:rsidRPr="008966CC">
        <w:rPr>
          <w:sz w:val="22"/>
          <w:szCs w:val="22"/>
        </w:rPr>
        <w:t>Work plan of Rel-17 enhancements for NB-IoT and LTE-MTC</w:t>
      </w:r>
      <w:r w:rsidR="00CD21BB" w:rsidRPr="00CD21BB">
        <w:rPr>
          <w:sz w:val="22"/>
          <w:szCs w:val="22"/>
        </w:rPr>
        <w:t xml:space="preserve"> </w:t>
      </w:r>
      <w:bookmarkEnd w:id="0"/>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11E0A6AC" w14:textId="77777777" w:rsidR="001741F1" w:rsidRPr="001741F1" w:rsidRDefault="001741F1" w:rsidP="001741F1">
      <w:pPr>
        <w:jc w:val="both"/>
        <w:rPr>
          <w:rFonts w:ascii="Arial" w:hAnsi="Arial"/>
          <w:lang w:eastAsia="zh-CN"/>
        </w:rPr>
      </w:pPr>
      <w:r w:rsidRPr="001741F1">
        <w:rPr>
          <w:rFonts w:ascii="Arial" w:hAnsi="Arial"/>
          <w:lang w:eastAsia="zh-CN"/>
        </w:rPr>
        <w:t xml:space="preserve">The Rel-17 additional enhancements for NB-IoT and LTE-MTC WI was approved at RAN#86 and updated at RAN#88e, with RAN1 completion due by June 2021 (RAN#91) and overall core part completion due by September 2021 (RAN#92)[1]. </w:t>
      </w:r>
    </w:p>
    <w:p w14:paraId="7266DB37" w14:textId="77777777" w:rsidR="001741F1" w:rsidRPr="001741F1" w:rsidRDefault="001741F1" w:rsidP="001741F1">
      <w:pPr>
        <w:jc w:val="both"/>
        <w:rPr>
          <w:rFonts w:ascii="Arial" w:hAnsi="Arial"/>
          <w:lang w:eastAsia="zh-CN"/>
        </w:rPr>
      </w:pPr>
      <w:r w:rsidRPr="001741F1">
        <w:rPr>
          <w:rFonts w:ascii="Arial" w:hAnsi="Arial"/>
          <w:lang w:eastAsia="zh-CN"/>
        </w:rPr>
        <w:t>In RAN#87e, a 3-month shift on Rel-17 timeline was endorsed [2]. A TU update was requested in [3] to align with this extension. In RAN#90e, a new timeline and corresponding TU was endorsed [4][5].</w:t>
      </w:r>
    </w:p>
    <w:p w14:paraId="09326774" w14:textId="05C8B777" w:rsidR="0075085C" w:rsidRPr="0075085C" w:rsidRDefault="001741F1" w:rsidP="008966CC">
      <w:pPr>
        <w:jc w:val="both"/>
        <w:rPr>
          <w:rFonts w:ascii="Arial" w:hAnsi="Arial"/>
          <w:lang w:eastAsia="zh-CN"/>
        </w:rPr>
      </w:pPr>
      <w:r w:rsidRPr="001741F1">
        <w:rPr>
          <w:rFonts w:ascii="Arial" w:hAnsi="Arial"/>
          <w:lang w:eastAsia="zh-CN"/>
        </w:rPr>
        <w:t>This contribution presents the rapporteurs’ work plan for the WI. It does not affect or limit the scope of the approved WID or the exchange of information the working groups can undertake. Note that there may be changes in the proposed work plan due to schedule updates in the responsible working groups.</w:t>
      </w:r>
    </w:p>
    <w:p w14:paraId="6D59D513" w14:textId="6B12775E" w:rsidR="00AB229E" w:rsidRPr="00CE0424" w:rsidRDefault="00AB229E" w:rsidP="00AB229E">
      <w:pPr>
        <w:pStyle w:val="Heading1"/>
      </w:pPr>
      <w:r>
        <w:t>2</w:t>
      </w:r>
      <w:r>
        <w:tab/>
      </w:r>
      <w:r w:rsidR="008966CC">
        <w:t>WID Objectives</w:t>
      </w:r>
    </w:p>
    <w:p w14:paraId="7BC1B597" w14:textId="6AB68C39" w:rsidR="008966CC" w:rsidRDefault="008966CC" w:rsidP="008966CC">
      <w:pPr>
        <w:pStyle w:val="BodyText"/>
        <w:rPr>
          <w:bCs/>
        </w:rPr>
      </w:pPr>
      <w:bookmarkStart w:id="1" w:name="_Hlk32758715"/>
      <w:bookmarkStart w:id="2" w:name="_Hlk4723545"/>
      <w:r w:rsidRPr="00CA30D8">
        <w:rPr>
          <w:rFonts w:hint="eastAsia"/>
          <w:bCs/>
        </w:rPr>
        <w:t xml:space="preserve">It is </w:t>
      </w:r>
      <w:r>
        <w:rPr>
          <w:bCs/>
        </w:rPr>
        <w:t>the Work Item</w:t>
      </w:r>
      <w:r w:rsidRPr="00CA30D8">
        <w:rPr>
          <w:bCs/>
        </w:rPr>
        <w:t xml:space="preserve"> objective to</w:t>
      </w:r>
      <w:r>
        <w:rPr>
          <w:bCs/>
        </w:rPr>
        <w:t xml:space="preserve"> specify the following </w:t>
      </w:r>
      <w:r w:rsidRPr="00CA30D8">
        <w:rPr>
          <w:bCs/>
        </w:rPr>
        <w:t>improvements for NB-IoT</w:t>
      </w:r>
      <w:r>
        <w:rPr>
          <w:bCs/>
        </w:rPr>
        <w:t xml:space="preserve"> and LTE-MTC [1]:</w:t>
      </w:r>
      <w:bookmarkEnd w:id="1"/>
    </w:p>
    <w:p w14:paraId="782E462A" w14:textId="77777777" w:rsidR="008966CC" w:rsidRDefault="008966CC" w:rsidP="008966CC">
      <w:pPr>
        <w:pStyle w:val="BodyText"/>
      </w:pPr>
    </w:p>
    <w:p w14:paraId="52A7B101"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Specify 16-QAM for unicast in UL and DL, including necessary changes to DL power allocation for NPDSCH and DL TBS. This is to be specified without a new NB-IoT UE category. For DL, </w:t>
      </w:r>
      <w:r w:rsidRPr="008966CC">
        <w:rPr>
          <w:i/>
          <w:sz w:val="22"/>
          <w:szCs w:val="22"/>
          <w:lang w:eastAsia="zh-CN"/>
        </w:rPr>
        <w:t>increase in maximum TBS of e.g. 2x the Rel-16 maximum, and soft buffer size will be specified by modifying at least existing Category NB2. For UL, the maximum TBS is not increased.</w:t>
      </w:r>
      <w:r w:rsidRPr="008966CC">
        <w:rPr>
          <w:rFonts w:eastAsia="DengXian"/>
          <w:i/>
          <w:sz w:val="22"/>
          <w:szCs w:val="22"/>
          <w:lang w:eastAsia="zh-CN"/>
        </w:rPr>
        <w:t xml:space="preserve"> [NB-IoT] [RAN1, RAN4]</w:t>
      </w:r>
    </w:p>
    <w:p w14:paraId="063E518D"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Extend the NB-IoT channel quality reporting based on the framework of Rel-14—16, to support 16-QAM in DL. [NB-IoT] [RAN2, RAN1, RAN4] </w:t>
      </w:r>
    </w:p>
    <w:p w14:paraId="1FCB4E10"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Support additional PDSCH scheduling delay for introduction of 14-HARQ processes in DL, for HD-FDD Cat M1 UEs. [LTE-MTC] [RAN1]</w:t>
      </w:r>
    </w:p>
    <w:p w14:paraId="557E8C5C"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 xml:space="preserve">Specify </w:t>
      </w:r>
      <w:proofErr w:type="spellStart"/>
      <w:r w:rsidRPr="008966CC">
        <w:rPr>
          <w:rFonts w:eastAsia="DengXian"/>
          <w:i/>
          <w:sz w:val="22"/>
          <w:szCs w:val="22"/>
          <w:lang w:eastAsia="zh-CN"/>
        </w:rPr>
        <w:t>signaling</w:t>
      </w:r>
      <w:proofErr w:type="spellEnd"/>
      <w:r w:rsidRPr="008966CC">
        <w:rPr>
          <w:rFonts w:eastAsia="DengXian"/>
          <w:i/>
          <w:sz w:val="22"/>
          <w:szCs w:val="22"/>
          <w:lang w:eastAsia="zh-CN"/>
        </w:rPr>
        <w:t xml:space="preserve"> for </w:t>
      </w:r>
      <w:proofErr w:type="spellStart"/>
      <w:r w:rsidRPr="008966CC">
        <w:rPr>
          <w:rFonts w:eastAsia="DengXian"/>
          <w:i/>
          <w:sz w:val="22"/>
          <w:szCs w:val="22"/>
          <w:lang w:eastAsia="zh-CN"/>
        </w:rPr>
        <w:t>neighbor</w:t>
      </w:r>
      <w:proofErr w:type="spellEnd"/>
      <w:r w:rsidRPr="008966CC">
        <w:rPr>
          <w:rFonts w:eastAsia="DengXian"/>
          <w:i/>
          <w:sz w:val="22"/>
          <w:szCs w:val="22"/>
          <w:lang w:eastAsia="zh-CN"/>
        </w:rPr>
        <w:t xml:space="preserve"> cell measurements and corresponding measurement triggering before RLF, to reduce the time taken to RRC reestablishment to another cell, without defining specific gaps. [NB-IoT] [RAN2, RAN4].</w:t>
      </w:r>
    </w:p>
    <w:p w14:paraId="72DB8960"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Introduce support for NB-IoT carrier selection based on the coverage level, and associated carrier specific configuration (e.g. maximum repetitions UL/DL, DRX configurations, etc.). [NB-IoT] [RAN2, RAN3]</w:t>
      </w:r>
    </w:p>
    <w:p w14:paraId="6B320D8D"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rPr>
        <w:t xml:space="preserve">For UEs supporting PUSCH sub-PRB resource allocation, study and if found feasible, specify support power reduction for PRACH, PUCCH, and full-PRB PUSCH, with a maximum reduction of e.g. 3 dB </w:t>
      </w:r>
      <w:r w:rsidRPr="008966CC">
        <w:rPr>
          <w:rFonts w:eastAsia="DengXian"/>
          <w:i/>
          <w:sz w:val="22"/>
          <w:szCs w:val="22"/>
        </w:rPr>
        <w:lastRenderedPageBreak/>
        <w:t>below sub-PRB PUSCH power. [LTE-MTC] [RAN4]</w:t>
      </w:r>
    </w:p>
    <w:p w14:paraId="7A3EC6CA"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Add a Rel-17 optional UE capability to support a maximum DL TBS of 1736 bits for HD-FDD Cat. M1 UEs in CE mode A only. [LTE-MTC] [RAN1, RAN2]</w:t>
      </w:r>
    </w:p>
    <w:p w14:paraId="555D3B3A"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Determine soft buffer size [RAN1]</w:t>
      </w:r>
    </w:p>
    <w:p w14:paraId="74B6060B" w14:textId="1D4DF82F"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Capability signa</w:t>
      </w:r>
      <w:r w:rsidR="00C54986">
        <w:rPr>
          <w:rFonts w:eastAsia="DengXian"/>
          <w:i/>
          <w:sz w:val="22"/>
          <w:szCs w:val="22"/>
          <w:lang w:eastAsia="zh-CN"/>
        </w:rPr>
        <w:t>l</w:t>
      </w:r>
      <w:r w:rsidRPr="008966CC">
        <w:rPr>
          <w:rFonts w:eastAsia="DengXian"/>
          <w:i/>
          <w:sz w:val="22"/>
          <w:szCs w:val="22"/>
          <w:lang w:eastAsia="zh-CN"/>
        </w:rPr>
        <w:t>ling without introducing a new UE category [RAN2]</w:t>
      </w:r>
    </w:p>
    <w:p w14:paraId="0612DC5F"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There shall be no changes </w:t>
      </w:r>
      <w:proofErr w:type="gramStart"/>
      <w:r w:rsidRPr="008966CC">
        <w:rPr>
          <w:rFonts w:eastAsia="DengXian"/>
          <w:i/>
          <w:sz w:val="22"/>
          <w:szCs w:val="22"/>
          <w:lang w:eastAsia="zh-CN"/>
        </w:rPr>
        <w:t>to:</w:t>
      </w:r>
      <w:proofErr w:type="gramEnd"/>
      <w:r w:rsidRPr="008966CC">
        <w:rPr>
          <w:rFonts w:eastAsia="DengXian"/>
          <w:i/>
          <w:sz w:val="22"/>
          <w:szCs w:val="22"/>
          <w:lang w:eastAsia="zh-CN"/>
        </w:rPr>
        <w:t xml:space="preserve"> DCI formats, TBS tables, CQI tables</w:t>
      </w:r>
    </w:p>
    <w:p w14:paraId="1C9CCC1B" w14:textId="77777777" w:rsidR="008966CC" w:rsidRPr="009D1315" w:rsidRDefault="008966CC" w:rsidP="008966CC">
      <w:pPr>
        <w:widowControl w:val="0"/>
        <w:numPr>
          <w:ilvl w:val="1"/>
          <w:numId w:val="33"/>
        </w:numPr>
        <w:spacing w:after="0" w:line="360" w:lineRule="auto"/>
        <w:contextualSpacing/>
        <w:jc w:val="both"/>
        <w:rPr>
          <w:rFonts w:eastAsia="DengXian"/>
          <w:i/>
          <w:lang w:eastAsia="zh-CN"/>
        </w:rPr>
      </w:pPr>
      <w:r w:rsidRPr="008966CC">
        <w:rPr>
          <w:rFonts w:eastAsia="DengXian"/>
          <w:i/>
          <w:sz w:val="22"/>
          <w:szCs w:val="22"/>
          <w:lang w:eastAsia="zh-CN"/>
        </w:rPr>
        <w:t>This objective begins work from RAN#90, i.e. December 2020</w:t>
      </w:r>
    </w:p>
    <w:p w14:paraId="7A123959" w14:textId="4ABB0A9F" w:rsidR="00C54986" w:rsidRPr="00CE0424" w:rsidRDefault="00C54986" w:rsidP="00C54986">
      <w:pPr>
        <w:pStyle w:val="Heading1"/>
      </w:pPr>
      <w:r>
        <w:t>3</w:t>
      </w:r>
      <w:r>
        <w:tab/>
        <w:t>Work Plan</w:t>
      </w:r>
    </w:p>
    <w:p w14:paraId="7C78125F" w14:textId="5716F8B5" w:rsidR="00C54986" w:rsidRDefault="00744E62" w:rsidP="00C54986">
      <w:pPr>
        <w:pStyle w:val="BodyText"/>
        <w:rPr>
          <w:bCs/>
        </w:rPr>
      </w:pPr>
      <w:r>
        <w:rPr>
          <w:bCs/>
        </w:rPr>
        <w:t>T</w:t>
      </w:r>
      <w:r w:rsidR="00C54986">
        <w:rPr>
          <w:bCs/>
        </w:rPr>
        <w:t>he Work Item</w:t>
      </w:r>
      <w:r w:rsidR="00C54986" w:rsidRPr="00CA30D8">
        <w:rPr>
          <w:bCs/>
        </w:rPr>
        <w:t xml:space="preserve"> objective </w:t>
      </w:r>
      <w:r>
        <w:rPr>
          <w:bCs/>
        </w:rPr>
        <w:t xml:space="preserve">is </w:t>
      </w:r>
      <w:r w:rsidR="00C54986" w:rsidRPr="00CA30D8">
        <w:rPr>
          <w:bCs/>
        </w:rPr>
        <w:t>to</w:t>
      </w:r>
      <w:r w:rsidR="00C54986">
        <w:rPr>
          <w:bCs/>
        </w:rPr>
        <w:t xml:space="preserve"> specify the following </w:t>
      </w:r>
      <w:r w:rsidR="00C54986" w:rsidRPr="00CA30D8">
        <w:rPr>
          <w:bCs/>
        </w:rPr>
        <w:t>improvements for NB-IoT</w:t>
      </w:r>
      <w:r w:rsidR="00C54986">
        <w:rPr>
          <w:bCs/>
        </w:rPr>
        <w:t xml:space="preserve"> and LTE-MTC</w:t>
      </w:r>
      <w:r w:rsidR="00C254E0">
        <w:rPr>
          <w:bCs/>
        </w:rPr>
        <w:t>:</w:t>
      </w:r>
    </w:p>
    <w:p w14:paraId="3346E83E" w14:textId="77777777" w:rsidR="001741F1" w:rsidRDefault="001741F1" w:rsidP="001741F1">
      <w:pPr>
        <w:pStyle w:val="Heading2"/>
        <w:rPr>
          <w:lang w:eastAsia="zh-CN"/>
        </w:rPr>
      </w:pPr>
      <w:r>
        <w:rPr>
          <w:lang w:eastAsia="zh-CN"/>
        </w:rPr>
        <w:t>January - February</w:t>
      </w:r>
      <w:r w:rsidRPr="00206971">
        <w:rPr>
          <w:rFonts w:hint="eastAsia"/>
          <w:lang w:eastAsia="zh-CN"/>
        </w:rPr>
        <w:t xml:space="preserve"> 202</w:t>
      </w:r>
      <w:r>
        <w:rPr>
          <w:lang w:eastAsia="zh-CN"/>
        </w:rPr>
        <w:t>1</w:t>
      </w:r>
    </w:p>
    <w:p w14:paraId="424861DF" w14:textId="77777777" w:rsidR="001741F1" w:rsidRPr="00206971" w:rsidRDefault="001741F1" w:rsidP="001741F1">
      <w:pPr>
        <w:rPr>
          <w:b/>
          <w:lang w:eastAsia="zh-CN"/>
        </w:rPr>
      </w:pPr>
      <w:r w:rsidRPr="001741F1">
        <w:rPr>
          <w:rFonts w:hint="eastAsia"/>
          <w:b/>
          <w:sz w:val="22"/>
          <w:szCs w:val="22"/>
          <w:lang w:eastAsia="zh-CN"/>
        </w:rPr>
        <w:t>RAN1#10</w:t>
      </w:r>
      <w:r w:rsidRPr="001741F1">
        <w:rPr>
          <w:b/>
          <w:sz w:val="22"/>
          <w:szCs w:val="22"/>
          <w:lang w:eastAsia="zh-CN"/>
        </w:rPr>
        <w:t>4e:</w:t>
      </w:r>
    </w:p>
    <w:p w14:paraId="6DDF8F8F"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Conclude on the design of TBS table to support 16-QAM for NB-IoT, continue the discussion on scheduling and MCS table.</w:t>
      </w:r>
    </w:p>
    <w:p w14:paraId="34936234"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power allocation for NPDSCH, and agree on list of the changes to power allocation and value range.</w:t>
      </w:r>
    </w:p>
    <w:p w14:paraId="152B251B"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additional PDSCH scheduling delay to support 14-HARQ processes in DL, and agree on list of solutions for down-selection.</w:t>
      </w:r>
    </w:p>
    <w:p w14:paraId="333B49D6"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 xml:space="preserve">Discussion on maximum DL TBS of 1736 bits for HD-FDD Cat. M1 UEs in CE mode A, and agree on list of options or FFS points. </w:t>
      </w:r>
    </w:p>
    <w:p w14:paraId="048C6618" w14:textId="77777777" w:rsidR="001741F1" w:rsidRDefault="001741F1" w:rsidP="001741F1">
      <w:pPr>
        <w:pStyle w:val="ListParagraph"/>
        <w:numPr>
          <w:ilvl w:val="0"/>
          <w:numId w:val="34"/>
        </w:numPr>
        <w:spacing w:after="120"/>
        <w:ind w:left="357" w:hanging="357"/>
        <w:jc w:val="both"/>
        <w:rPr>
          <w:rFonts w:ascii="Times New Roman" w:hAnsi="Times New Roman"/>
        </w:rPr>
      </w:pPr>
      <w:r w:rsidRPr="001741F1">
        <w:rPr>
          <w:rFonts w:ascii="Arial" w:hAnsi="Arial" w:cs="Arial"/>
          <w:sz w:val="20"/>
          <w:szCs w:val="20"/>
        </w:rPr>
        <w:t>Liaise with other working groups on the agreements achieved if necessary.</w:t>
      </w:r>
    </w:p>
    <w:p w14:paraId="193567E9" w14:textId="77777777" w:rsidR="001741F1" w:rsidRDefault="001741F1" w:rsidP="001741F1">
      <w:pPr>
        <w:rPr>
          <w:b/>
        </w:rPr>
      </w:pPr>
    </w:p>
    <w:p w14:paraId="30E00A2C" w14:textId="77777777" w:rsidR="001741F1" w:rsidRPr="001741F1" w:rsidRDefault="001741F1" w:rsidP="001741F1">
      <w:pPr>
        <w:rPr>
          <w:b/>
          <w:sz w:val="22"/>
          <w:szCs w:val="22"/>
        </w:rPr>
      </w:pPr>
      <w:r w:rsidRPr="001741F1">
        <w:rPr>
          <w:b/>
          <w:sz w:val="22"/>
          <w:szCs w:val="22"/>
        </w:rPr>
        <w:t>RAN2#113:</w:t>
      </w:r>
    </w:p>
    <w:p w14:paraId="1DF2FA20" w14:textId="43C62D9F"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bCs/>
          <w:sz w:val="20"/>
          <w:szCs w:val="20"/>
        </w:rPr>
        <w:t xml:space="preserve">Agree on the high level solution of </w:t>
      </w:r>
      <w:proofErr w:type="spellStart"/>
      <w:r w:rsidRPr="001741F1">
        <w:rPr>
          <w:rFonts w:ascii="Arial" w:hAnsi="Arial" w:cs="Arial"/>
          <w:sz w:val="20"/>
          <w:szCs w:val="20"/>
        </w:rPr>
        <w:t>signal</w:t>
      </w:r>
      <w:r w:rsidRPr="001741F1">
        <w:rPr>
          <w:rFonts w:ascii="Arial" w:hAnsi="Arial" w:cs="Arial"/>
          <w:sz w:val="20"/>
          <w:szCs w:val="20"/>
          <w:lang w:val="en-GB"/>
        </w:rPr>
        <w:t>l</w:t>
      </w:r>
      <w:r w:rsidRPr="001741F1">
        <w:rPr>
          <w:rFonts w:ascii="Arial" w:hAnsi="Arial" w:cs="Arial"/>
          <w:sz w:val="20"/>
          <w:szCs w:val="20"/>
        </w:rPr>
        <w:t>ing</w:t>
      </w:r>
      <w:proofErr w:type="spellEnd"/>
      <w:r w:rsidRPr="001741F1">
        <w:rPr>
          <w:rFonts w:ascii="Arial" w:hAnsi="Arial" w:cs="Arial"/>
          <w:sz w:val="20"/>
          <w:szCs w:val="20"/>
        </w:rPr>
        <w:t xml:space="preserve"> for </w:t>
      </w:r>
      <w:proofErr w:type="spellStart"/>
      <w:r w:rsidRPr="001741F1">
        <w:rPr>
          <w:rFonts w:ascii="Arial" w:hAnsi="Arial" w:cs="Arial"/>
          <w:sz w:val="20"/>
          <w:szCs w:val="20"/>
        </w:rPr>
        <w:t>neighbo</w:t>
      </w:r>
      <w:r w:rsidRPr="001741F1">
        <w:rPr>
          <w:rFonts w:ascii="Arial" w:hAnsi="Arial" w:cs="Arial"/>
          <w:sz w:val="20"/>
          <w:szCs w:val="20"/>
          <w:lang w:val="en-GB"/>
        </w:rPr>
        <w:t>u</w:t>
      </w:r>
      <w:proofErr w:type="spellEnd"/>
      <w:r w:rsidRPr="001741F1">
        <w:rPr>
          <w:rFonts w:ascii="Arial" w:hAnsi="Arial" w:cs="Arial"/>
          <w:sz w:val="20"/>
          <w:szCs w:val="20"/>
        </w:rPr>
        <w:t>r cell measurements and corresponding measurement triggering before RLF</w:t>
      </w:r>
      <w:r w:rsidRPr="001741F1">
        <w:rPr>
          <w:rFonts w:ascii="Arial" w:hAnsi="Arial" w:cs="Arial"/>
          <w:bCs/>
          <w:sz w:val="20"/>
          <w:szCs w:val="20"/>
        </w:rPr>
        <w:t>. Liaise with other working groups as necessary.</w:t>
      </w:r>
    </w:p>
    <w:p w14:paraId="0D7263B0"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bCs/>
          <w:sz w:val="20"/>
          <w:szCs w:val="20"/>
        </w:rPr>
        <w:t xml:space="preserve">Agree on the high level solution of </w:t>
      </w:r>
      <w:r w:rsidRPr="001741F1">
        <w:rPr>
          <w:rFonts w:ascii="Arial" w:eastAsia="DengXian" w:hAnsi="Arial" w:cs="Arial"/>
          <w:sz w:val="20"/>
          <w:szCs w:val="20"/>
        </w:rPr>
        <w:t>support for NB-IoT carrier selection based on the coverage level,</w:t>
      </w:r>
      <w:r w:rsidRPr="001741F1">
        <w:rPr>
          <w:rFonts w:ascii="Arial" w:hAnsi="Arial" w:cs="Arial"/>
          <w:sz w:val="20"/>
          <w:szCs w:val="20"/>
        </w:rPr>
        <w:t xml:space="preserve"> </w:t>
      </w:r>
      <w:r w:rsidRPr="001741F1">
        <w:rPr>
          <w:rFonts w:ascii="Arial" w:eastAsia="DengXian" w:hAnsi="Arial" w:cs="Arial"/>
          <w:sz w:val="20"/>
          <w:szCs w:val="20"/>
        </w:rPr>
        <w:t>and associated carrier specific configuration</w:t>
      </w:r>
      <w:r w:rsidRPr="001741F1">
        <w:rPr>
          <w:rFonts w:ascii="Arial" w:hAnsi="Arial" w:cs="Arial"/>
          <w:bCs/>
          <w:sz w:val="20"/>
          <w:szCs w:val="20"/>
        </w:rPr>
        <w:t>. Liaise with other working groups as necessary</w:t>
      </w:r>
    </w:p>
    <w:p w14:paraId="7867040B"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sz w:val="20"/>
          <w:szCs w:val="20"/>
        </w:rPr>
        <w:t>Discussion on RAN2 aspects of support of 16QAM.</w:t>
      </w:r>
    </w:p>
    <w:p w14:paraId="2313012D" w14:textId="77777777" w:rsidR="001741F1" w:rsidRPr="000C5F29" w:rsidRDefault="001741F1" w:rsidP="001741F1">
      <w:pPr>
        <w:pStyle w:val="ListParagraph"/>
        <w:numPr>
          <w:ilvl w:val="0"/>
          <w:numId w:val="34"/>
        </w:numPr>
        <w:spacing w:after="120"/>
        <w:jc w:val="both"/>
        <w:rPr>
          <w:rFonts w:ascii="Times New Roman" w:hAnsi="Times New Roman"/>
        </w:rPr>
      </w:pPr>
      <w:r w:rsidRPr="001741F1">
        <w:rPr>
          <w:rFonts w:ascii="Arial" w:hAnsi="Arial" w:cs="Arial"/>
          <w:sz w:val="20"/>
          <w:szCs w:val="20"/>
        </w:rPr>
        <w:t>Discussion on RAN2 aspects of additional PDSCH scheduling delay to support 14-HARQ processes in DL.</w:t>
      </w:r>
    </w:p>
    <w:p w14:paraId="2B20D378" w14:textId="77777777" w:rsidR="001741F1" w:rsidRPr="002C5F30" w:rsidRDefault="001741F1" w:rsidP="001741F1"/>
    <w:p w14:paraId="255D7E4F" w14:textId="77777777" w:rsidR="001741F1" w:rsidRDefault="001741F1" w:rsidP="001741F1">
      <w:pPr>
        <w:pStyle w:val="Heading2"/>
        <w:rPr>
          <w:lang w:eastAsia="zh-CN"/>
        </w:rPr>
      </w:pPr>
      <w:r>
        <w:rPr>
          <w:lang w:eastAsia="zh-CN"/>
        </w:rPr>
        <w:t>April</w:t>
      </w:r>
      <w:r w:rsidRPr="00206971">
        <w:rPr>
          <w:rFonts w:hint="eastAsia"/>
          <w:lang w:eastAsia="zh-CN"/>
        </w:rPr>
        <w:t xml:space="preserve"> 202</w:t>
      </w:r>
      <w:r>
        <w:rPr>
          <w:lang w:eastAsia="zh-CN"/>
        </w:rPr>
        <w:t>1</w:t>
      </w:r>
    </w:p>
    <w:p w14:paraId="0EC35CC4" w14:textId="77777777" w:rsidR="001741F1" w:rsidRPr="00206971" w:rsidRDefault="001741F1" w:rsidP="001741F1">
      <w:pPr>
        <w:rPr>
          <w:b/>
          <w:lang w:eastAsia="zh-CN"/>
        </w:rPr>
      </w:pPr>
      <w:r w:rsidRPr="001741F1">
        <w:rPr>
          <w:rFonts w:hint="eastAsia"/>
          <w:b/>
          <w:sz w:val="22"/>
          <w:szCs w:val="22"/>
          <w:lang w:eastAsia="zh-CN"/>
        </w:rPr>
        <w:t>RAN1#10</w:t>
      </w:r>
      <w:r w:rsidRPr="001741F1">
        <w:rPr>
          <w:b/>
          <w:sz w:val="22"/>
          <w:szCs w:val="22"/>
          <w:lang w:eastAsia="zh-CN"/>
        </w:rPr>
        <w:t>4bis-e</w:t>
      </w:r>
      <w:r w:rsidRPr="001741F1">
        <w:rPr>
          <w:rFonts w:hint="eastAsia"/>
          <w:b/>
          <w:sz w:val="22"/>
          <w:szCs w:val="22"/>
          <w:lang w:eastAsia="zh-CN"/>
        </w:rPr>
        <w:t>:</w:t>
      </w:r>
    </w:p>
    <w:p w14:paraId="77CA8A4A"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scheduling and MCS table to support 16-QAM for NB-IoT.</w:t>
      </w:r>
    </w:p>
    <w:p w14:paraId="302836D7"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Conclude on the power allocation to support 16-QAM for NB-IoT.</w:t>
      </w:r>
    </w:p>
    <w:p w14:paraId="11CC969F"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Discussion on the design of channel quality report for 16QAM.</w:t>
      </w:r>
    </w:p>
    <w:p w14:paraId="70BB144C"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additional PDSCH scheduling delay to support 14-HARQ processes in DL</w:t>
      </w:r>
    </w:p>
    <w:p w14:paraId="54068CD6"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the design of maximum DL TBS of 1736 bits for HD-FDD Cat. M1 UEs in CE mode A.</w:t>
      </w:r>
    </w:p>
    <w:p w14:paraId="1A55D6DF" w14:textId="77777777" w:rsidR="001741F1" w:rsidRDefault="001741F1" w:rsidP="001741F1">
      <w:pPr>
        <w:rPr>
          <w:b/>
        </w:rPr>
      </w:pPr>
    </w:p>
    <w:p w14:paraId="6A20D66B" w14:textId="77777777" w:rsidR="001741F1" w:rsidRPr="001741F1" w:rsidRDefault="001741F1" w:rsidP="001741F1">
      <w:pPr>
        <w:rPr>
          <w:b/>
          <w:sz w:val="22"/>
          <w:szCs w:val="22"/>
        </w:rPr>
      </w:pPr>
      <w:r w:rsidRPr="001741F1">
        <w:rPr>
          <w:b/>
          <w:sz w:val="22"/>
          <w:szCs w:val="22"/>
        </w:rPr>
        <w:t>RAN2#113bis:</w:t>
      </w:r>
    </w:p>
    <w:p w14:paraId="08CEA390"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bCs/>
          <w:sz w:val="20"/>
          <w:szCs w:val="20"/>
        </w:rPr>
        <w:t xml:space="preserve">Progress technical details of </w:t>
      </w:r>
      <w:proofErr w:type="spellStart"/>
      <w:r w:rsidRPr="001741F1">
        <w:rPr>
          <w:rFonts w:ascii="Arial" w:hAnsi="Arial" w:cs="Arial"/>
          <w:sz w:val="20"/>
          <w:szCs w:val="20"/>
        </w:rPr>
        <w:t>signaling</w:t>
      </w:r>
      <w:proofErr w:type="spellEnd"/>
      <w:r w:rsidRPr="001741F1">
        <w:rPr>
          <w:rFonts w:ascii="Arial" w:hAnsi="Arial" w:cs="Arial"/>
          <w:sz w:val="20"/>
          <w:szCs w:val="20"/>
        </w:rPr>
        <w:t xml:space="preserve"> for </w:t>
      </w:r>
      <w:proofErr w:type="spellStart"/>
      <w:r w:rsidRPr="001741F1">
        <w:rPr>
          <w:rFonts w:ascii="Arial" w:hAnsi="Arial" w:cs="Arial"/>
          <w:sz w:val="20"/>
          <w:szCs w:val="20"/>
        </w:rPr>
        <w:t>neighbor</w:t>
      </w:r>
      <w:proofErr w:type="spellEnd"/>
      <w:r w:rsidRPr="001741F1">
        <w:rPr>
          <w:rFonts w:ascii="Arial" w:hAnsi="Arial" w:cs="Arial"/>
          <w:sz w:val="20"/>
          <w:szCs w:val="20"/>
        </w:rPr>
        <w:t xml:space="preserve"> cell measurements and corresponding measurement triggering before RLF</w:t>
      </w:r>
      <w:r w:rsidRPr="001741F1">
        <w:rPr>
          <w:rFonts w:ascii="Arial" w:hAnsi="Arial" w:cs="Arial"/>
          <w:bCs/>
          <w:sz w:val="20"/>
          <w:szCs w:val="20"/>
        </w:rPr>
        <w:t xml:space="preserve">. </w:t>
      </w:r>
    </w:p>
    <w:p w14:paraId="7A6572DF"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bCs/>
          <w:sz w:val="20"/>
          <w:szCs w:val="20"/>
        </w:rPr>
        <w:t xml:space="preserve">Progress technical details of </w:t>
      </w:r>
      <w:r w:rsidRPr="001741F1">
        <w:rPr>
          <w:rFonts w:ascii="Arial" w:eastAsia="DengXian" w:hAnsi="Arial" w:cs="Arial"/>
          <w:sz w:val="20"/>
          <w:szCs w:val="20"/>
        </w:rPr>
        <w:t>support for NB-IoT carrier selection based on the coverage level,</w:t>
      </w:r>
      <w:r w:rsidRPr="001741F1">
        <w:rPr>
          <w:rFonts w:ascii="Arial" w:hAnsi="Arial" w:cs="Arial"/>
          <w:sz w:val="20"/>
          <w:szCs w:val="20"/>
        </w:rPr>
        <w:t xml:space="preserve"> </w:t>
      </w:r>
      <w:r w:rsidRPr="001741F1">
        <w:rPr>
          <w:rFonts w:ascii="Arial" w:eastAsia="DengXian" w:hAnsi="Arial" w:cs="Arial"/>
          <w:sz w:val="20"/>
          <w:szCs w:val="20"/>
        </w:rPr>
        <w:t>and associated carrier specific configuration</w:t>
      </w:r>
      <w:r w:rsidRPr="001741F1">
        <w:rPr>
          <w:rFonts w:ascii="Arial" w:hAnsi="Arial" w:cs="Arial"/>
          <w:bCs/>
          <w:sz w:val="20"/>
          <w:szCs w:val="20"/>
        </w:rPr>
        <w:t xml:space="preserve">. </w:t>
      </w:r>
    </w:p>
    <w:p w14:paraId="20F4D19F" w14:textId="77777777" w:rsidR="001741F1" w:rsidRPr="001741F1" w:rsidRDefault="001741F1" w:rsidP="001741F1">
      <w:pPr>
        <w:pStyle w:val="ListParagraph"/>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w:t>
      </w:r>
      <w:r w:rsidRPr="001741F1" w:rsidDel="00EE1501">
        <w:rPr>
          <w:rFonts w:ascii="Arial" w:hAnsi="Arial" w:cs="Arial"/>
          <w:sz w:val="20"/>
          <w:szCs w:val="20"/>
        </w:rPr>
        <w:t xml:space="preserve"> </w:t>
      </w:r>
      <w:r w:rsidRPr="001741F1">
        <w:rPr>
          <w:rFonts w:ascii="Arial" w:hAnsi="Arial" w:cs="Arial"/>
          <w:sz w:val="20"/>
          <w:szCs w:val="20"/>
        </w:rPr>
        <w:t>RAN2 aspects of support of 16QAM.</w:t>
      </w:r>
    </w:p>
    <w:p w14:paraId="6B1A76EF"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sz w:val="20"/>
          <w:szCs w:val="20"/>
        </w:rPr>
        <w:t>Continue discussion on</w:t>
      </w:r>
      <w:r w:rsidRPr="001741F1" w:rsidDel="00EE1501">
        <w:rPr>
          <w:rFonts w:ascii="Arial" w:hAnsi="Arial" w:cs="Arial"/>
          <w:sz w:val="20"/>
          <w:szCs w:val="20"/>
        </w:rPr>
        <w:t xml:space="preserve"> </w:t>
      </w:r>
      <w:r w:rsidRPr="001741F1">
        <w:rPr>
          <w:rFonts w:ascii="Arial" w:hAnsi="Arial" w:cs="Arial"/>
          <w:sz w:val="20"/>
          <w:szCs w:val="20"/>
        </w:rPr>
        <w:t>RAN2 aspects of additional PDSCH scheduling delay to support 14-HARQ processes in DL.</w:t>
      </w:r>
    </w:p>
    <w:p w14:paraId="7151952C" w14:textId="796A57F0" w:rsidR="001741F1" w:rsidRPr="001741F1" w:rsidRDefault="001741F1" w:rsidP="001741F1">
      <w:pPr>
        <w:pStyle w:val="ListParagraph"/>
        <w:numPr>
          <w:ilvl w:val="0"/>
          <w:numId w:val="34"/>
        </w:numPr>
        <w:spacing w:after="120"/>
        <w:jc w:val="both"/>
        <w:rPr>
          <w:rFonts w:ascii="Times New Roman" w:hAnsi="Times New Roman"/>
        </w:rPr>
      </w:pPr>
      <w:r w:rsidRPr="001741F1">
        <w:rPr>
          <w:rFonts w:ascii="Arial" w:hAnsi="Arial" w:cs="Arial"/>
          <w:sz w:val="20"/>
          <w:szCs w:val="20"/>
        </w:rPr>
        <w:t>Discussion on RAN2 aspects of DL TBS of 1736 bits for HD-FDD Cat. M1 UEs in CE mode A (e.g. L2 buffer size).</w:t>
      </w:r>
    </w:p>
    <w:p w14:paraId="7FBC7E9B" w14:textId="77777777" w:rsidR="001741F1" w:rsidRPr="001741F1" w:rsidRDefault="001741F1" w:rsidP="001741F1">
      <w:pPr>
        <w:spacing w:after="120"/>
        <w:jc w:val="both"/>
      </w:pPr>
    </w:p>
    <w:p w14:paraId="61D4BDFB" w14:textId="77777777" w:rsidR="001741F1" w:rsidRDefault="001741F1" w:rsidP="001741F1">
      <w:r w:rsidRPr="001741F1">
        <w:rPr>
          <w:b/>
          <w:sz w:val="22"/>
          <w:szCs w:val="22"/>
        </w:rPr>
        <w:t>RAN4#98bis:</w:t>
      </w:r>
    </w:p>
    <w:p w14:paraId="39892FE8"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sz w:val="20"/>
          <w:szCs w:val="20"/>
        </w:rPr>
        <w:t>Start discussion on the feasibility of power reduction for PRACH, PUCCH, and full-PRB PUSCH for UEs supporting PUSCH sub-PRB resource allocation, align simulation assumptions if necessary</w:t>
      </w:r>
    </w:p>
    <w:p w14:paraId="5EFFBC6F" w14:textId="77777777" w:rsidR="001741F1" w:rsidRPr="001741F1" w:rsidRDefault="001741F1" w:rsidP="001741F1">
      <w:pPr>
        <w:pStyle w:val="ListParagraph"/>
        <w:numPr>
          <w:ilvl w:val="0"/>
          <w:numId w:val="34"/>
        </w:numPr>
        <w:spacing w:after="120"/>
        <w:jc w:val="both"/>
        <w:rPr>
          <w:rFonts w:ascii="Arial" w:hAnsi="Arial" w:cs="Arial"/>
          <w:sz w:val="20"/>
          <w:szCs w:val="20"/>
        </w:rPr>
      </w:pPr>
      <w:r w:rsidRPr="001741F1">
        <w:rPr>
          <w:rFonts w:ascii="Arial" w:hAnsi="Arial" w:cs="Arial"/>
          <w:sz w:val="20"/>
          <w:szCs w:val="20"/>
        </w:rPr>
        <w:t>Start discussion on UE RF impact on 16QAM for NB-IoT, including MPR, EVM, etc. Align simulation assumptions.</w:t>
      </w:r>
    </w:p>
    <w:p w14:paraId="13ECD069" w14:textId="77777777" w:rsidR="001741F1" w:rsidRPr="00D85BDF" w:rsidRDefault="001741F1" w:rsidP="001741F1">
      <w:pPr>
        <w:pStyle w:val="ListParagraph"/>
        <w:numPr>
          <w:ilvl w:val="0"/>
          <w:numId w:val="34"/>
        </w:numPr>
        <w:spacing w:after="120"/>
        <w:jc w:val="both"/>
        <w:rPr>
          <w:rFonts w:ascii="Times New Roman" w:hAnsi="Times New Roman"/>
        </w:rPr>
      </w:pPr>
      <w:r w:rsidRPr="001741F1">
        <w:rPr>
          <w:rFonts w:ascii="Arial" w:hAnsi="Arial" w:cs="Arial"/>
          <w:sz w:val="20"/>
          <w:szCs w:val="20"/>
        </w:rPr>
        <w:t>Start discussion on BS RF impact on 16QAM for NB-IoT</w:t>
      </w:r>
    </w:p>
    <w:p w14:paraId="5B51FFFE" w14:textId="77777777" w:rsidR="00AF17CF" w:rsidRDefault="00AF17CF" w:rsidP="001741F1">
      <w:pPr>
        <w:pStyle w:val="Heading2"/>
        <w:rPr>
          <w:lang w:eastAsia="zh-CN"/>
        </w:rPr>
      </w:pPr>
    </w:p>
    <w:p w14:paraId="7F03F6B3" w14:textId="3419C2C6" w:rsidR="001741F1" w:rsidRDefault="001741F1" w:rsidP="001741F1">
      <w:pPr>
        <w:pStyle w:val="Heading2"/>
        <w:rPr>
          <w:lang w:eastAsia="zh-CN"/>
        </w:rPr>
      </w:pPr>
      <w:r>
        <w:rPr>
          <w:lang w:eastAsia="zh-CN"/>
        </w:rPr>
        <w:t>May</w:t>
      </w:r>
      <w:r w:rsidRPr="00206971">
        <w:rPr>
          <w:lang w:eastAsia="zh-CN"/>
        </w:rPr>
        <w:t xml:space="preserve"> 202</w:t>
      </w:r>
      <w:r>
        <w:rPr>
          <w:lang w:eastAsia="zh-CN"/>
        </w:rPr>
        <w:t>1</w:t>
      </w:r>
    </w:p>
    <w:p w14:paraId="561C37D3" w14:textId="77777777" w:rsidR="001741F1" w:rsidRPr="00206971" w:rsidRDefault="001741F1" w:rsidP="001741F1">
      <w:pPr>
        <w:rPr>
          <w:b/>
          <w:lang w:eastAsia="zh-CN"/>
        </w:rPr>
      </w:pPr>
      <w:r w:rsidRPr="00D96ED3">
        <w:rPr>
          <w:b/>
          <w:sz w:val="22"/>
          <w:szCs w:val="22"/>
          <w:lang w:eastAsia="zh-CN"/>
        </w:rPr>
        <w:t>RAN1#105e:</w:t>
      </w:r>
    </w:p>
    <w:p w14:paraId="13966ACD"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scheduling and MCS table to support 16-QAM for NB-IoT.</w:t>
      </w:r>
    </w:p>
    <w:p w14:paraId="0C8C0973"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channel quality report to support 16QAM, and agree on list of options for channel quality reporting for 16QAM.</w:t>
      </w:r>
    </w:p>
    <w:p w14:paraId="7353457C"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additional PDSCH scheduling delay to support 14-HARQ processes in DL</w:t>
      </w:r>
    </w:p>
    <w:p w14:paraId="5C9D958A"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the design of maximum DL TBS of 1736 bits for HD-FDD Cat. M1 UEs in CE mode A.</w:t>
      </w:r>
    </w:p>
    <w:p w14:paraId="247EB3C3" w14:textId="77777777" w:rsidR="001741F1" w:rsidRDefault="001741F1" w:rsidP="001741F1">
      <w:pPr>
        <w:pStyle w:val="ListParagraph"/>
        <w:numPr>
          <w:ilvl w:val="0"/>
          <w:numId w:val="34"/>
        </w:numPr>
        <w:spacing w:after="120"/>
        <w:jc w:val="both"/>
        <w:rPr>
          <w:rFonts w:ascii="Times New Roman" w:hAnsi="Times New Roman"/>
        </w:rPr>
      </w:pPr>
      <w:r w:rsidRPr="00D96ED3">
        <w:rPr>
          <w:rFonts w:ascii="Arial" w:hAnsi="Arial" w:cs="Arial"/>
          <w:sz w:val="20"/>
          <w:szCs w:val="20"/>
        </w:rPr>
        <w:t>Note: The main parts of 16-QAM for NB-IoT and 14 HARQ processes for LTE-MTC are expected to be finalized in May 2021, whereas remaining work may span till October 2021.</w:t>
      </w:r>
    </w:p>
    <w:p w14:paraId="2BC31782" w14:textId="77777777" w:rsidR="001741F1" w:rsidRDefault="001741F1" w:rsidP="001741F1">
      <w:pPr>
        <w:rPr>
          <w:b/>
        </w:rPr>
      </w:pPr>
    </w:p>
    <w:p w14:paraId="76699DA1" w14:textId="77777777" w:rsidR="001741F1" w:rsidRPr="007737C6" w:rsidRDefault="001741F1" w:rsidP="001741F1">
      <w:r w:rsidRPr="00D96ED3">
        <w:rPr>
          <w:rFonts w:hint="eastAsia"/>
          <w:b/>
          <w:sz w:val="22"/>
          <w:szCs w:val="22"/>
        </w:rPr>
        <w:t>RAN2#1</w:t>
      </w:r>
      <w:r w:rsidRPr="00D96ED3">
        <w:rPr>
          <w:b/>
          <w:sz w:val="22"/>
          <w:szCs w:val="22"/>
        </w:rPr>
        <w:t>14:</w:t>
      </w:r>
    </w:p>
    <w:p w14:paraId="4CD12DA9"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bCs/>
          <w:sz w:val="20"/>
          <w:szCs w:val="20"/>
        </w:rPr>
        <w:t xml:space="preserve">Agree on technical details of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and corresponding measurement triggering before RLF</w:t>
      </w:r>
      <w:r w:rsidRPr="00D96ED3">
        <w:rPr>
          <w:rFonts w:ascii="Arial" w:hAnsi="Arial" w:cs="Arial"/>
          <w:bCs/>
          <w:sz w:val="20"/>
          <w:szCs w:val="20"/>
        </w:rPr>
        <w:t xml:space="preserve">. </w:t>
      </w:r>
    </w:p>
    <w:p w14:paraId="0FD1961F"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bCs/>
          <w:sz w:val="20"/>
          <w:szCs w:val="20"/>
        </w:rPr>
        <w:t xml:space="preserve">Agree on technical details of </w:t>
      </w:r>
      <w:r w:rsidRPr="00D96ED3">
        <w:rPr>
          <w:rFonts w:ascii="Arial" w:eastAsia="DengXian"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DengXian" w:hAnsi="Arial" w:cs="Arial"/>
          <w:sz w:val="20"/>
          <w:szCs w:val="20"/>
        </w:rPr>
        <w:t>and associated carrier specific configuration</w:t>
      </w:r>
      <w:r w:rsidRPr="00D96ED3">
        <w:rPr>
          <w:rFonts w:ascii="Arial" w:hAnsi="Arial" w:cs="Arial"/>
          <w:bCs/>
          <w:sz w:val="20"/>
          <w:szCs w:val="20"/>
        </w:rPr>
        <w:t xml:space="preserve">. </w:t>
      </w:r>
    </w:p>
    <w:p w14:paraId="7678E20C"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support of 16QAM, taking into account any input from RAN1.</w:t>
      </w:r>
    </w:p>
    <w:p w14:paraId="1684EECF"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additional PDSCH scheduling delay to support 14-HARQ processes in DL, taking into account any input from RAN1.</w:t>
      </w:r>
    </w:p>
    <w:p w14:paraId="04CA25D6"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Progress technical details of RAN2 aspects of DL TBS of 1736 bits for HD-FDD Cat. M1 UEs in CE mode A (e.g. L2 buffer size).</w:t>
      </w:r>
    </w:p>
    <w:p w14:paraId="5A1A43C7" w14:textId="77777777" w:rsidR="001741F1" w:rsidRPr="002C5F30" w:rsidRDefault="001741F1" w:rsidP="001741F1">
      <w:pPr>
        <w:pStyle w:val="ListParagraph"/>
        <w:numPr>
          <w:ilvl w:val="0"/>
          <w:numId w:val="35"/>
        </w:numPr>
        <w:spacing w:after="120"/>
        <w:ind w:left="357" w:hanging="357"/>
        <w:jc w:val="both"/>
        <w:rPr>
          <w:rFonts w:ascii="Times New Roman" w:hAnsi="Times New Roman"/>
        </w:rPr>
      </w:pPr>
      <w:r w:rsidRPr="00D96ED3">
        <w:rPr>
          <w:rFonts w:ascii="Arial" w:hAnsi="Arial" w:cs="Arial"/>
          <w:sz w:val="20"/>
          <w:szCs w:val="20"/>
        </w:rPr>
        <w:t>Kick-off running CRs with the agreements from the meeting in an e-mail discussion following meeting.</w:t>
      </w:r>
    </w:p>
    <w:p w14:paraId="3CA71C9C" w14:textId="77777777" w:rsidR="001741F1" w:rsidRDefault="001741F1" w:rsidP="001741F1">
      <w:pPr>
        <w:pStyle w:val="ListParagraph"/>
        <w:spacing w:after="120"/>
        <w:ind w:left="357"/>
        <w:rPr>
          <w:rFonts w:ascii="Times New Roman" w:hAnsi="Times New Roman"/>
        </w:rPr>
      </w:pPr>
    </w:p>
    <w:p w14:paraId="7201550D" w14:textId="77777777" w:rsidR="001741F1" w:rsidRDefault="001741F1" w:rsidP="001741F1">
      <w:pPr>
        <w:rPr>
          <w:b/>
          <w:lang w:eastAsia="zh-CN"/>
        </w:rPr>
      </w:pPr>
      <w:r w:rsidRPr="00D96ED3">
        <w:rPr>
          <w:b/>
          <w:sz w:val="22"/>
          <w:szCs w:val="22"/>
          <w:lang w:eastAsia="zh-CN"/>
        </w:rPr>
        <w:t>RAN3#112:</w:t>
      </w:r>
    </w:p>
    <w:p w14:paraId="3828BF65"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Discussion on potential solutions and RAN3 impacts to support for NB-IoT carrier selection, take RAN2 progress into account.</w:t>
      </w:r>
    </w:p>
    <w:p w14:paraId="0E436048"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Discussion on other RAN3 impacts of other topics, if any.</w:t>
      </w:r>
    </w:p>
    <w:p w14:paraId="49D174C9" w14:textId="77777777" w:rsidR="001741F1" w:rsidRPr="00E20F18" w:rsidRDefault="001741F1" w:rsidP="001741F1">
      <w:pPr>
        <w:pStyle w:val="ListParagraph"/>
        <w:numPr>
          <w:ilvl w:val="0"/>
          <w:numId w:val="34"/>
        </w:numPr>
        <w:spacing w:after="120"/>
        <w:ind w:left="357" w:hanging="357"/>
        <w:jc w:val="both"/>
        <w:rPr>
          <w:rFonts w:ascii="Times New Roman" w:hAnsi="Times New Roman"/>
        </w:rPr>
      </w:pPr>
      <w:r w:rsidRPr="00D96ED3">
        <w:rPr>
          <w:rFonts w:ascii="Arial" w:hAnsi="Arial" w:cs="Arial"/>
          <w:sz w:val="20"/>
          <w:szCs w:val="20"/>
        </w:rPr>
        <w:t>Start baseline CRs to capture the RAN3 impacts.</w:t>
      </w:r>
    </w:p>
    <w:p w14:paraId="037A1991" w14:textId="77777777" w:rsidR="001741F1" w:rsidRDefault="001741F1" w:rsidP="001741F1">
      <w:pPr>
        <w:rPr>
          <w:b/>
          <w:lang w:eastAsia="zh-CN"/>
        </w:rPr>
      </w:pPr>
    </w:p>
    <w:p w14:paraId="7E337B48" w14:textId="77777777" w:rsidR="001741F1" w:rsidRDefault="001741F1" w:rsidP="001741F1">
      <w:pPr>
        <w:rPr>
          <w:b/>
          <w:lang w:eastAsia="zh-CN"/>
        </w:rPr>
      </w:pPr>
      <w:r w:rsidRPr="00D96ED3">
        <w:rPr>
          <w:b/>
          <w:sz w:val="22"/>
          <w:szCs w:val="22"/>
          <w:lang w:eastAsia="zh-CN"/>
        </w:rPr>
        <w:t>RAN4#99:</w:t>
      </w:r>
    </w:p>
    <w:p w14:paraId="180D6E6C" w14:textId="77777777" w:rsidR="001741F1" w:rsidRPr="00D96ED3" w:rsidRDefault="001741F1" w:rsidP="001741F1">
      <w:pPr>
        <w:pStyle w:val="ListParagraph"/>
        <w:numPr>
          <w:ilvl w:val="0"/>
          <w:numId w:val="34"/>
        </w:numPr>
        <w:spacing w:after="120"/>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5651E30D" w14:textId="77777777" w:rsidR="001741F1" w:rsidRPr="00D96ED3" w:rsidRDefault="001741F1" w:rsidP="001741F1">
      <w:pPr>
        <w:pStyle w:val="ListParagraph"/>
        <w:numPr>
          <w:ilvl w:val="0"/>
          <w:numId w:val="34"/>
        </w:numPr>
        <w:spacing w:after="120"/>
        <w:jc w:val="both"/>
        <w:rPr>
          <w:rFonts w:ascii="Arial" w:hAnsi="Arial" w:cs="Arial"/>
          <w:sz w:val="20"/>
          <w:szCs w:val="20"/>
        </w:rPr>
      </w:pPr>
      <w:r w:rsidRPr="00D96ED3">
        <w:rPr>
          <w:rFonts w:ascii="Arial" w:hAnsi="Arial" w:cs="Arial"/>
          <w:sz w:val="20"/>
          <w:szCs w:val="20"/>
        </w:rPr>
        <w:t>Continue discussion on UE RF impact on 16QAM for NB-IoT.</w:t>
      </w:r>
    </w:p>
    <w:p w14:paraId="1E803DF2" w14:textId="77777777" w:rsidR="001741F1" w:rsidRPr="00D96ED3" w:rsidRDefault="001741F1" w:rsidP="001741F1">
      <w:pPr>
        <w:pStyle w:val="ListParagraph"/>
        <w:numPr>
          <w:ilvl w:val="0"/>
          <w:numId w:val="34"/>
        </w:numPr>
        <w:spacing w:after="120"/>
        <w:jc w:val="both"/>
        <w:rPr>
          <w:rFonts w:ascii="Arial" w:hAnsi="Arial" w:cs="Arial"/>
          <w:sz w:val="20"/>
          <w:szCs w:val="20"/>
        </w:rPr>
      </w:pPr>
      <w:r w:rsidRPr="00D96ED3">
        <w:rPr>
          <w:rFonts w:ascii="Arial" w:hAnsi="Arial" w:cs="Arial"/>
          <w:sz w:val="20"/>
          <w:szCs w:val="20"/>
        </w:rPr>
        <w:t>Continue discussion on BS RF impact on 16QAM for NB-IoT.</w:t>
      </w:r>
    </w:p>
    <w:p w14:paraId="38D526AF" w14:textId="77777777" w:rsidR="001741F1" w:rsidRDefault="001741F1" w:rsidP="001741F1">
      <w:pPr>
        <w:pStyle w:val="ListParagraph"/>
        <w:numPr>
          <w:ilvl w:val="0"/>
          <w:numId w:val="35"/>
        </w:numPr>
        <w:spacing w:after="120"/>
        <w:jc w:val="both"/>
        <w:rPr>
          <w:rFonts w:ascii="Times New Roman" w:hAnsi="Times New Roman"/>
        </w:rPr>
      </w:pPr>
      <w:r w:rsidRPr="00D96ED3">
        <w:rPr>
          <w:rFonts w:ascii="Arial" w:hAnsi="Arial" w:cs="Arial"/>
          <w:sz w:val="20"/>
          <w:szCs w:val="20"/>
          <w:lang w:val="en-GB"/>
        </w:rPr>
        <w:t>Start</w:t>
      </w:r>
      <w:r w:rsidRPr="00D96ED3">
        <w:rPr>
          <w:rFonts w:ascii="Arial" w:hAnsi="Arial" w:cs="Arial"/>
          <w:sz w:val="20"/>
          <w:szCs w:val="20"/>
        </w:rPr>
        <w:t xml:space="preserve"> discussing the RAN4 related aspects on how to specify the new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and corresponding measurement triggering before RLF.</w:t>
      </w:r>
    </w:p>
    <w:p w14:paraId="0AD90D3A" w14:textId="77777777" w:rsidR="00AF17CF" w:rsidRDefault="00AF17CF" w:rsidP="001741F1">
      <w:pPr>
        <w:pStyle w:val="Heading2"/>
        <w:rPr>
          <w:lang w:eastAsia="zh-CN"/>
        </w:rPr>
      </w:pPr>
    </w:p>
    <w:p w14:paraId="6439E322" w14:textId="73D699D9" w:rsidR="001741F1" w:rsidRDefault="001741F1" w:rsidP="001741F1">
      <w:pPr>
        <w:pStyle w:val="Heading2"/>
        <w:rPr>
          <w:lang w:eastAsia="zh-CN"/>
        </w:rPr>
      </w:pPr>
      <w:r>
        <w:rPr>
          <w:lang w:eastAsia="zh-CN"/>
        </w:rPr>
        <w:t>August</w:t>
      </w:r>
      <w:r w:rsidRPr="00206971">
        <w:rPr>
          <w:rFonts w:hint="eastAsia"/>
          <w:lang w:eastAsia="zh-CN"/>
        </w:rPr>
        <w:t xml:space="preserve"> 202</w:t>
      </w:r>
      <w:r>
        <w:rPr>
          <w:lang w:eastAsia="zh-CN"/>
        </w:rPr>
        <w:t>1</w:t>
      </w:r>
    </w:p>
    <w:p w14:paraId="1BCB8E35" w14:textId="77777777" w:rsidR="001741F1" w:rsidRDefault="001741F1" w:rsidP="001741F1">
      <w:pPr>
        <w:rPr>
          <w:b/>
          <w:lang w:eastAsia="zh-CN"/>
        </w:rPr>
      </w:pPr>
      <w:r w:rsidRPr="00D96ED3">
        <w:rPr>
          <w:rFonts w:hint="eastAsia"/>
          <w:b/>
          <w:sz w:val="22"/>
          <w:szCs w:val="22"/>
          <w:lang w:eastAsia="zh-CN"/>
        </w:rPr>
        <w:t>RAN1#</w:t>
      </w:r>
      <w:r w:rsidRPr="00D96ED3">
        <w:rPr>
          <w:b/>
          <w:sz w:val="22"/>
          <w:szCs w:val="22"/>
          <w:lang w:eastAsia="zh-CN"/>
        </w:rPr>
        <w:t>106:</w:t>
      </w:r>
    </w:p>
    <w:p w14:paraId="6B1B4E95"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channel quality report to support 16QAM.</w:t>
      </w:r>
    </w:p>
    <w:p w14:paraId="11A2A756"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design of maximum DL TBS of 1736 bits for HD-FDD Cat. M1 UEs in CE mode A.</w:t>
      </w:r>
    </w:p>
    <w:p w14:paraId="27FA55CD"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 the soft buffer size of Cat. NB2 to support 16QAM.</w:t>
      </w:r>
    </w:p>
    <w:p w14:paraId="49BA5EDB" w14:textId="77777777" w:rsidR="001741F1" w:rsidRDefault="001741F1" w:rsidP="001741F1">
      <w:pPr>
        <w:pStyle w:val="ListParagraph"/>
        <w:numPr>
          <w:ilvl w:val="0"/>
          <w:numId w:val="34"/>
        </w:numPr>
        <w:spacing w:after="120"/>
        <w:ind w:left="357" w:hanging="357"/>
        <w:jc w:val="both"/>
        <w:rPr>
          <w:rFonts w:ascii="Times New Roman" w:hAnsi="Times New Roman"/>
        </w:rPr>
      </w:pPr>
      <w:r w:rsidRPr="00D96ED3">
        <w:rPr>
          <w:rFonts w:ascii="Arial" w:hAnsi="Arial" w:cs="Arial"/>
          <w:sz w:val="20"/>
          <w:szCs w:val="20"/>
        </w:rPr>
        <w:t>Discuss the soft buffer size of HD-FDD Cat. M1 in CE mode A to support a maximum DL TBS of 1736 bits.</w:t>
      </w:r>
    </w:p>
    <w:p w14:paraId="0DD5D90B" w14:textId="77777777" w:rsidR="001741F1" w:rsidRDefault="001741F1" w:rsidP="001741F1">
      <w:pPr>
        <w:rPr>
          <w:b/>
          <w:lang w:eastAsia="zh-CN"/>
        </w:rPr>
      </w:pPr>
    </w:p>
    <w:p w14:paraId="5FF43A89" w14:textId="77777777" w:rsidR="001741F1" w:rsidRDefault="001741F1" w:rsidP="001741F1">
      <w:pPr>
        <w:rPr>
          <w:b/>
          <w:lang w:eastAsia="zh-CN"/>
        </w:rPr>
      </w:pPr>
      <w:r w:rsidRPr="00D96ED3">
        <w:rPr>
          <w:rFonts w:hint="eastAsia"/>
          <w:b/>
          <w:sz w:val="22"/>
          <w:szCs w:val="22"/>
          <w:lang w:eastAsia="zh-CN"/>
        </w:rPr>
        <w:t>RAN2#1</w:t>
      </w:r>
      <w:r w:rsidRPr="00D96ED3">
        <w:rPr>
          <w:b/>
          <w:sz w:val="22"/>
          <w:szCs w:val="22"/>
          <w:lang w:eastAsia="zh-CN"/>
        </w:rPr>
        <w:t>15:</w:t>
      </w:r>
    </w:p>
    <w:p w14:paraId="377674CF"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bCs/>
          <w:sz w:val="20"/>
          <w:szCs w:val="20"/>
        </w:rPr>
        <w:t xml:space="preserve">Finalize technical details of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and corresponding measurement triggering before RLF</w:t>
      </w:r>
      <w:r w:rsidRPr="00D96ED3">
        <w:rPr>
          <w:rFonts w:ascii="Arial" w:hAnsi="Arial" w:cs="Arial"/>
          <w:bCs/>
          <w:sz w:val="20"/>
          <w:szCs w:val="20"/>
        </w:rPr>
        <w:t xml:space="preserve">. </w:t>
      </w:r>
    </w:p>
    <w:p w14:paraId="566BF746"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bCs/>
          <w:sz w:val="20"/>
          <w:szCs w:val="20"/>
        </w:rPr>
        <w:t xml:space="preserve">Finalize technical details of </w:t>
      </w:r>
      <w:r w:rsidRPr="00D96ED3">
        <w:rPr>
          <w:rFonts w:ascii="Arial" w:eastAsia="DengXian"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DengXian" w:hAnsi="Arial" w:cs="Arial"/>
          <w:sz w:val="20"/>
          <w:szCs w:val="20"/>
        </w:rPr>
        <w:t>and associated carrier specific configuration</w:t>
      </w:r>
      <w:r w:rsidRPr="00D96ED3">
        <w:rPr>
          <w:rFonts w:ascii="Arial" w:hAnsi="Arial" w:cs="Arial"/>
          <w:bCs/>
          <w:sz w:val="20"/>
          <w:szCs w:val="20"/>
        </w:rPr>
        <w:t xml:space="preserve">. </w:t>
      </w:r>
    </w:p>
    <w:p w14:paraId="06FA1C9D"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support of 16QAM, taking into account any input from RAN1.</w:t>
      </w:r>
    </w:p>
    <w:p w14:paraId="442860E4"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additional PDSCH scheduling delay to support 14-HARQ processes in DL, taking into account any input from RAN1.</w:t>
      </w:r>
    </w:p>
    <w:p w14:paraId="5C19EAF6" w14:textId="77777777" w:rsidR="001741F1" w:rsidRPr="00D96ED3" w:rsidRDefault="001741F1" w:rsidP="001741F1">
      <w:pPr>
        <w:pStyle w:val="ListParagraph"/>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DL TBS of 1736 bits for HD-FDD Cat. M1 UEs in CE mode A (e.g. L2 buffer size).</w:t>
      </w:r>
    </w:p>
    <w:p w14:paraId="6957BAED" w14:textId="77777777" w:rsidR="001741F1" w:rsidRPr="002C5F30" w:rsidRDefault="001741F1" w:rsidP="001741F1">
      <w:pPr>
        <w:pStyle w:val="ListParagraph"/>
        <w:numPr>
          <w:ilvl w:val="0"/>
          <w:numId w:val="35"/>
        </w:numPr>
        <w:spacing w:after="120"/>
        <w:ind w:left="357" w:hanging="357"/>
        <w:jc w:val="both"/>
        <w:rPr>
          <w:rFonts w:ascii="Times New Roman" w:hAnsi="Times New Roman"/>
        </w:rPr>
      </w:pPr>
      <w:r w:rsidRPr="00D96ED3">
        <w:rPr>
          <w:rFonts w:ascii="Arial" w:hAnsi="Arial" w:cs="Arial"/>
          <w:sz w:val="20"/>
          <w:szCs w:val="20"/>
        </w:rPr>
        <w:t>Update running CRs with the agreements from the meeting.</w:t>
      </w:r>
    </w:p>
    <w:p w14:paraId="65AB14F3" w14:textId="77777777" w:rsidR="001741F1" w:rsidRDefault="001741F1" w:rsidP="001741F1">
      <w:pPr>
        <w:pStyle w:val="ListParagraph"/>
        <w:spacing w:after="120"/>
        <w:ind w:left="360"/>
        <w:rPr>
          <w:rFonts w:ascii="Times New Roman" w:hAnsi="Times New Roman"/>
        </w:rPr>
      </w:pPr>
    </w:p>
    <w:p w14:paraId="6F4F9BF8" w14:textId="77777777" w:rsidR="001741F1" w:rsidRPr="00206971" w:rsidRDefault="001741F1" w:rsidP="001741F1">
      <w:pPr>
        <w:rPr>
          <w:b/>
          <w:lang w:eastAsia="zh-CN"/>
        </w:rPr>
      </w:pPr>
      <w:r w:rsidRPr="00D96ED3">
        <w:rPr>
          <w:b/>
          <w:sz w:val="22"/>
          <w:szCs w:val="22"/>
          <w:lang w:eastAsia="zh-CN"/>
        </w:rPr>
        <w:t>RAN3#113:</w:t>
      </w:r>
    </w:p>
    <w:p w14:paraId="5C1F764C"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the discussion on RAN3 impacts of the NB-IoT carrier selection and other topics (if any).</w:t>
      </w:r>
    </w:p>
    <w:p w14:paraId="3E0A2F88" w14:textId="77777777" w:rsidR="001741F1" w:rsidRPr="007E03BA" w:rsidRDefault="001741F1" w:rsidP="001741F1">
      <w:pPr>
        <w:pStyle w:val="ListParagraph"/>
        <w:numPr>
          <w:ilvl w:val="0"/>
          <w:numId w:val="34"/>
        </w:numPr>
        <w:spacing w:after="120"/>
        <w:ind w:left="357" w:hanging="357"/>
        <w:jc w:val="both"/>
        <w:rPr>
          <w:rFonts w:ascii="Times New Roman" w:hAnsi="Times New Roman"/>
        </w:rPr>
      </w:pPr>
      <w:r w:rsidRPr="00D96ED3">
        <w:rPr>
          <w:rFonts w:ascii="Arial" w:hAnsi="Arial" w:cs="Arial"/>
          <w:sz w:val="20"/>
          <w:szCs w:val="20"/>
        </w:rPr>
        <w:t>Update baseline CRs according to the discussion.</w:t>
      </w:r>
    </w:p>
    <w:p w14:paraId="27CE39CB" w14:textId="77777777" w:rsidR="001741F1" w:rsidRDefault="001741F1" w:rsidP="001741F1"/>
    <w:p w14:paraId="2D8BDBDE" w14:textId="77777777" w:rsidR="001741F1" w:rsidRDefault="001741F1" w:rsidP="001741F1">
      <w:pPr>
        <w:rPr>
          <w:b/>
          <w:lang w:eastAsia="zh-CN"/>
        </w:rPr>
      </w:pPr>
      <w:r w:rsidRPr="00D96ED3">
        <w:rPr>
          <w:b/>
          <w:sz w:val="22"/>
          <w:szCs w:val="22"/>
          <w:lang w:eastAsia="zh-CN"/>
        </w:rPr>
        <w:lastRenderedPageBreak/>
        <w:t>RAN4#100:</w:t>
      </w:r>
    </w:p>
    <w:p w14:paraId="697E932F"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37E1737A"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Align the MPR simulation results for NB-IoT UL 16QAM and agree on the MPR values</w:t>
      </w:r>
    </w:p>
    <w:p w14:paraId="5F17DD65"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to discuss any other UE RF or BS RF issues in the support of 16QAM for NB-IoT</w:t>
      </w:r>
      <w:r w:rsidRPr="00D96ED3" w:rsidDel="001D550F">
        <w:rPr>
          <w:rFonts w:ascii="Arial" w:hAnsi="Arial" w:cs="Arial"/>
          <w:sz w:val="20"/>
          <w:szCs w:val="20"/>
        </w:rPr>
        <w:t xml:space="preserve"> </w:t>
      </w:r>
    </w:p>
    <w:p w14:paraId="31954FDF" w14:textId="77777777" w:rsidR="001741F1" w:rsidRPr="00DF79AC" w:rsidRDefault="001741F1" w:rsidP="001741F1">
      <w:pPr>
        <w:pStyle w:val="ListParagraph"/>
        <w:numPr>
          <w:ilvl w:val="0"/>
          <w:numId w:val="34"/>
        </w:numPr>
        <w:spacing w:after="120"/>
        <w:ind w:left="357" w:hanging="357"/>
        <w:jc w:val="both"/>
        <w:rPr>
          <w:rFonts w:cs="Calibri"/>
        </w:rPr>
      </w:pPr>
      <w:r w:rsidRPr="00D96ED3">
        <w:rPr>
          <w:rFonts w:ascii="Arial" w:hAnsi="Arial" w:cs="Arial"/>
          <w:sz w:val="20"/>
          <w:szCs w:val="20"/>
        </w:rPr>
        <w:t xml:space="preserve">Continue the discussion on specifying the requirements for the new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before RLF</w:t>
      </w:r>
    </w:p>
    <w:p w14:paraId="4825F23B" w14:textId="77777777" w:rsidR="001741F1" w:rsidRDefault="001741F1" w:rsidP="001741F1">
      <w:pPr>
        <w:rPr>
          <w:b/>
          <w:lang w:eastAsia="zh-CN"/>
        </w:rPr>
      </w:pPr>
    </w:p>
    <w:p w14:paraId="72CAA190" w14:textId="77777777" w:rsidR="001741F1" w:rsidRDefault="001741F1" w:rsidP="001741F1">
      <w:pPr>
        <w:pStyle w:val="Heading2"/>
        <w:rPr>
          <w:lang w:eastAsia="zh-CN"/>
        </w:rPr>
      </w:pPr>
      <w:r>
        <w:rPr>
          <w:lang w:eastAsia="zh-CN"/>
        </w:rPr>
        <w:t>October</w:t>
      </w:r>
      <w:r w:rsidRPr="00206971">
        <w:rPr>
          <w:rFonts w:hint="eastAsia"/>
          <w:lang w:eastAsia="zh-CN"/>
        </w:rPr>
        <w:t xml:space="preserve"> 202</w:t>
      </w:r>
      <w:r>
        <w:rPr>
          <w:lang w:eastAsia="zh-CN"/>
        </w:rPr>
        <w:t>1</w:t>
      </w:r>
    </w:p>
    <w:p w14:paraId="62A5133D" w14:textId="77777777" w:rsidR="001741F1" w:rsidRPr="001F1BD5" w:rsidRDefault="001741F1" w:rsidP="001741F1">
      <w:pPr>
        <w:rPr>
          <w:b/>
          <w:lang w:eastAsia="zh-CN"/>
        </w:rPr>
      </w:pPr>
      <w:r w:rsidRPr="00D96ED3">
        <w:rPr>
          <w:rFonts w:hint="eastAsia"/>
          <w:b/>
          <w:sz w:val="22"/>
          <w:szCs w:val="22"/>
          <w:lang w:eastAsia="zh-CN"/>
        </w:rPr>
        <w:t>RAN1#106b</w:t>
      </w:r>
      <w:r w:rsidRPr="00D96ED3">
        <w:rPr>
          <w:b/>
          <w:sz w:val="22"/>
          <w:szCs w:val="22"/>
          <w:lang w:eastAsia="zh-CN"/>
        </w:rPr>
        <w:t>is:</w:t>
      </w:r>
    </w:p>
    <w:p w14:paraId="71DFE3CC"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soft buffer size of Cat. NB2 to support 16QAM.</w:t>
      </w:r>
    </w:p>
    <w:p w14:paraId="353304BE"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soft buffer size of HD-FDD Cat. M1 in CE mode A to support a maximum DL TBS of 1736 bits.</w:t>
      </w:r>
    </w:p>
    <w:p w14:paraId="0149BBC7" w14:textId="77777777" w:rsidR="001741F1" w:rsidRPr="00D96ED3" w:rsidRDefault="001741F1" w:rsidP="001741F1">
      <w:pPr>
        <w:pStyle w:val="ListParagraph"/>
        <w:numPr>
          <w:ilvl w:val="0"/>
          <w:numId w:val="34"/>
        </w:numPr>
        <w:spacing w:after="120"/>
        <w:ind w:left="357" w:hanging="357"/>
        <w:jc w:val="both"/>
        <w:rPr>
          <w:rFonts w:ascii="Arial" w:hAnsi="Arial" w:cs="Arial"/>
          <w:sz w:val="20"/>
          <w:szCs w:val="20"/>
        </w:rPr>
      </w:pPr>
      <w:r w:rsidRPr="00D96ED3">
        <w:rPr>
          <w:rFonts w:ascii="Arial" w:hAnsi="Arial" w:cs="Arial"/>
          <w:sz w:val="20"/>
          <w:szCs w:val="20"/>
        </w:rPr>
        <w:t>First version of RAN1 parameters list, and liaise with other working groups on the parameter list and agreements achieved if necessary.</w:t>
      </w:r>
    </w:p>
    <w:p w14:paraId="04B5711A" w14:textId="77777777" w:rsidR="001741F1" w:rsidRPr="00E81006" w:rsidRDefault="001741F1" w:rsidP="001741F1">
      <w:pPr>
        <w:pStyle w:val="ListParagraph"/>
        <w:numPr>
          <w:ilvl w:val="0"/>
          <w:numId w:val="34"/>
        </w:numPr>
        <w:spacing w:after="120"/>
        <w:ind w:left="357" w:hanging="357"/>
        <w:jc w:val="both"/>
        <w:rPr>
          <w:rFonts w:ascii="Times New Roman" w:hAnsi="Times New Roman"/>
        </w:rPr>
      </w:pPr>
      <w:r w:rsidRPr="00D96ED3">
        <w:rPr>
          <w:rFonts w:ascii="Arial" w:hAnsi="Arial" w:cs="Arial"/>
          <w:sz w:val="20"/>
          <w:szCs w:val="20"/>
        </w:rPr>
        <w:t>Discussion of remaining issues.</w:t>
      </w:r>
    </w:p>
    <w:p w14:paraId="3FC0A194" w14:textId="77777777" w:rsidR="001741F1" w:rsidRDefault="001741F1" w:rsidP="001741F1"/>
    <w:p w14:paraId="5C037367" w14:textId="77777777" w:rsidR="001741F1" w:rsidRDefault="001741F1" w:rsidP="001741F1">
      <w:pPr>
        <w:rPr>
          <w:b/>
          <w:lang w:eastAsia="zh-CN"/>
        </w:rPr>
      </w:pPr>
      <w:r w:rsidRPr="00D96ED3">
        <w:rPr>
          <w:rFonts w:hint="eastAsia"/>
          <w:b/>
          <w:sz w:val="22"/>
          <w:szCs w:val="22"/>
          <w:lang w:eastAsia="zh-CN"/>
        </w:rPr>
        <w:t>RAN2#1</w:t>
      </w:r>
      <w:r w:rsidRPr="00D96ED3">
        <w:rPr>
          <w:b/>
          <w:sz w:val="22"/>
          <w:szCs w:val="22"/>
          <w:lang w:eastAsia="zh-CN"/>
        </w:rPr>
        <w:t>15bis:</w:t>
      </w:r>
    </w:p>
    <w:p w14:paraId="0B6F1FB2"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bCs/>
          <w:sz w:val="20"/>
          <w:szCs w:val="20"/>
        </w:rPr>
        <w:t xml:space="preserve">Finalize any remaining issues of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and corresponding measurement triggering before RLF</w:t>
      </w:r>
      <w:r w:rsidRPr="00D96ED3">
        <w:rPr>
          <w:rFonts w:ascii="Arial" w:hAnsi="Arial" w:cs="Arial"/>
          <w:bCs/>
          <w:sz w:val="20"/>
          <w:szCs w:val="20"/>
        </w:rPr>
        <w:t xml:space="preserve">. </w:t>
      </w:r>
    </w:p>
    <w:p w14:paraId="411FAB02"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bCs/>
          <w:sz w:val="20"/>
          <w:szCs w:val="20"/>
        </w:rPr>
        <w:t xml:space="preserve">Finalize any remaining issues of </w:t>
      </w:r>
      <w:r w:rsidRPr="00D96ED3">
        <w:rPr>
          <w:rFonts w:ascii="Arial" w:eastAsia="DengXian"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DengXian" w:hAnsi="Arial" w:cs="Arial"/>
          <w:sz w:val="20"/>
          <w:szCs w:val="20"/>
        </w:rPr>
        <w:t>and associated carrier specific configuration</w:t>
      </w:r>
      <w:r w:rsidRPr="00D96ED3">
        <w:rPr>
          <w:rFonts w:ascii="Arial" w:hAnsi="Arial" w:cs="Arial"/>
          <w:bCs/>
          <w:sz w:val="20"/>
          <w:szCs w:val="20"/>
        </w:rPr>
        <w:t xml:space="preserve">. </w:t>
      </w:r>
    </w:p>
    <w:p w14:paraId="76F0402B"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support of 16QAM, taking into account any input from RAN1.</w:t>
      </w:r>
    </w:p>
    <w:p w14:paraId="79DAA6A8"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additional PDSCH scheduling delay to support 14-HARQ processes in DL, taking into account any input from RAN1.</w:t>
      </w:r>
    </w:p>
    <w:p w14:paraId="543870BE"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DL TBS of 1736 bits for HD-FDD Cat. M1 UEs in CE mode A (e.g. L2 buffer size).</w:t>
      </w:r>
    </w:p>
    <w:p w14:paraId="144A10A7"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Discussion on optional/mandatory requirements and need for capability reporting.</w:t>
      </w:r>
    </w:p>
    <w:p w14:paraId="786D9228" w14:textId="77777777" w:rsidR="001741F1" w:rsidRDefault="001741F1" w:rsidP="001741F1">
      <w:pPr>
        <w:pStyle w:val="ListParagraph"/>
        <w:numPr>
          <w:ilvl w:val="0"/>
          <w:numId w:val="35"/>
        </w:numPr>
        <w:spacing w:after="120"/>
        <w:ind w:left="357" w:hanging="357"/>
        <w:jc w:val="both"/>
        <w:rPr>
          <w:rFonts w:ascii="Times New Roman" w:hAnsi="Times New Roman"/>
        </w:rPr>
      </w:pPr>
      <w:r w:rsidRPr="00D96ED3">
        <w:rPr>
          <w:rFonts w:ascii="Arial" w:hAnsi="Arial" w:cs="Arial"/>
          <w:sz w:val="20"/>
          <w:szCs w:val="20"/>
        </w:rPr>
        <w:t>Update running CRs with the agreements from the meeting, including RAN1 parameters list if available, in an e-mail discussion following meeting.</w:t>
      </w:r>
    </w:p>
    <w:p w14:paraId="1E8D1147" w14:textId="77777777" w:rsidR="001741F1" w:rsidRPr="00EE1501" w:rsidRDefault="001741F1" w:rsidP="001741F1"/>
    <w:p w14:paraId="24DC974D" w14:textId="77777777" w:rsidR="001741F1" w:rsidRDefault="001741F1" w:rsidP="001741F1">
      <w:pPr>
        <w:rPr>
          <w:b/>
          <w:lang w:eastAsia="zh-CN"/>
        </w:rPr>
      </w:pPr>
      <w:r w:rsidRPr="00D96ED3">
        <w:rPr>
          <w:b/>
          <w:sz w:val="22"/>
          <w:szCs w:val="22"/>
          <w:lang w:eastAsia="zh-CN"/>
        </w:rPr>
        <w:t>RAN3#113bis:</w:t>
      </w:r>
    </w:p>
    <w:p w14:paraId="3DA53BE4"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Continue the discussion on RAN3 impacts of the NB-IoT carrier selection and other topics (if any).</w:t>
      </w:r>
    </w:p>
    <w:p w14:paraId="06F76848" w14:textId="77777777" w:rsidR="001741F1" w:rsidRDefault="001741F1" w:rsidP="001741F1">
      <w:pPr>
        <w:pStyle w:val="ListParagraph"/>
        <w:numPr>
          <w:ilvl w:val="0"/>
          <w:numId w:val="35"/>
        </w:numPr>
        <w:jc w:val="both"/>
      </w:pPr>
      <w:r w:rsidRPr="00D96ED3">
        <w:rPr>
          <w:rFonts w:ascii="Arial" w:hAnsi="Arial" w:cs="Arial"/>
          <w:sz w:val="20"/>
          <w:szCs w:val="20"/>
        </w:rPr>
        <w:t>Update baseline CRs according to the discussion.</w:t>
      </w:r>
    </w:p>
    <w:p w14:paraId="5C684C73" w14:textId="77777777" w:rsidR="001741F1" w:rsidRDefault="001741F1" w:rsidP="001741F1"/>
    <w:p w14:paraId="2849BDC2" w14:textId="77777777" w:rsidR="001741F1" w:rsidRDefault="001741F1" w:rsidP="001741F1">
      <w:pPr>
        <w:rPr>
          <w:b/>
          <w:lang w:eastAsia="zh-CN"/>
        </w:rPr>
      </w:pPr>
      <w:r w:rsidRPr="00D96ED3">
        <w:rPr>
          <w:b/>
          <w:sz w:val="22"/>
          <w:szCs w:val="22"/>
          <w:lang w:eastAsia="zh-CN"/>
        </w:rPr>
        <w:t>RAN4#100bis:</w:t>
      </w:r>
    </w:p>
    <w:p w14:paraId="3001771F"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4343AA37" w14:textId="77777777" w:rsidR="001741F1" w:rsidRPr="00D96ED3" w:rsidRDefault="001741F1" w:rsidP="001741F1">
      <w:pPr>
        <w:pStyle w:val="ListParagraph"/>
        <w:numPr>
          <w:ilvl w:val="0"/>
          <w:numId w:val="35"/>
        </w:numPr>
        <w:spacing w:after="120"/>
        <w:jc w:val="both"/>
        <w:rPr>
          <w:rFonts w:ascii="Arial" w:hAnsi="Arial" w:cs="Arial"/>
          <w:sz w:val="20"/>
          <w:szCs w:val="20"/>
        </w:rPr>
      </w:pPr>
      <w:r w:rsidRPr="00D96ED3">
        <w:rPr>
          <w:rFonts w:ascii="Arial" w:hAnsi="Arial" w:cs="Arial"/>
          <w:sz w:val="20"/>
          <w:szCs w:val="20"/>
        </w:rPr>
        <w:t>Continue to discuss any remaining UE RF or BS RF issues in the support of 16QAM for NB-IoT</w:t>
      </w:r>
      <w:r w:rsidRPr="00D96ED3" w:rsidDel="001D550F">
        <w:rPr>
          <w:rFonts w:ascii="Arial" w:hAnsi="Arial" w:cs="Arial"/>
          <w:sz w:val="20"/>
          <w:szCs w:val="20"/>
        </w:rPr>
        <w:t xml:space="preserve"> </w:t>
      </w:r>
    </w:p>
    <w:p w14:paraId="15E5E48A" w14:textId="77777777" w:rsidR="001741F1" w:rsidRPr="00DF79AC" w:rsidRDefault="001741F1" w:rsidP="001741F1">
      <w:pPr>
        <w:pStyle w:val="ListParagraph"/>
        <w:numPr>
          <w:ilvl w:val="0"/>
          <w:numId w:val="35"/>
        </w:numPr>
        <w:spacing w:after="120"/>
        <w:jc w:val="both"/>
        <w:rPr>
          <w:rFonts w:cs="Calibri"/>
        </w:rPr>
      </w:pPr>
      <w:r w:rsidRPr="00D96ED3">
        <w:rPr>
          <w:rFonts w:ascii="Arial" w:hAnsi="Arial" w:cs="Arial"/>
          <w:sz w:val="20"/>
          <w:szCs w:val="20"/>
        </w:rPr>
        <w:t xml:space="preserve">Continue the discussion on specifying the requirements for the new </w:t>
      </w:r>
      <w:proofErr w:type="spellStart"/>
      <w:r w:rsidRPr="00D96ED3">
        <w:rPr>
          <w:rFonts w:ascii="Arial" w:hAnsi="Arial" w:cs="Arial"/>
          <w:sz w:val="20"/>
          <w:szCs w:val="20"/>
        </w:rPr>
        <w:t>signaling</w:t>
      </w:r>
      <w:proofErr w:type="spellEnd"/>
      <w:r w:rsidRPr="00D96ED3">
        <w:rPr>
          <w:rFonts w:ascii="Arial" w:hAnsi="Arial" w:cs="Arial"/>
          <w:sz w:val="20"/>
          <w:szCs w:val="20"/>
        </w:rPr>
        <w:t xml:space="preserve"> for </w:t>
      </w:r>
      <w:proofErr w:type="spellStart"/>
      <w:r w:rsidRPr="00D96ED3">
        <w:rPr>
          <w:rFonts w:ascii="Arial" w:hAnsi="Arial" w:cs="Arial"/>
          <w:sz w:val="20"/>
          <w:szCs w:val="20"/>
        </w:rPr>
        <w:t>neighbor</w:t>
      </w:r>
      <w:proofErr w:type="spellEnd"/>
      <w:r w:rsidRPr="00D96ED3">
        <w:rPr>
          <w:rFonts w:ascii="Arial" w:hAnsi="Arial" w:cs="Arial"/>
          <w:sz w:val="20"/>
          <w:szCs w:val="20"/>
        </w:rPr>
        <w:t xml:space="preserve"> cell measurements before RLF</w:t>
      </w:r>
    </w:p>
    <w:p w14:paraId="2F7D2C78" w14:textId="77777777" w:rsidR="001741F1" w:rsidRDefault="001741F1" w:rsidP="001741F1"/>
    <w:p w14:paraId="701FC31E" w14:textId="77777777" w:rsidR="001741F1" w:rsidRDefault="001741F1" w:rsidP="001741F1">
      <w:pPr>
        <w:pStyle w:val="Heading2"/>
      </w:pPr>
      <w:r>
        <w:rPr>
          <w:rFonts w:hint="eastAsia"/>
        </w:rPr>
        <w:lastRenderedPageBreak/>
        <w:t>November 2021</w:t>
      </w:r>
    </w:p>
    <w:p w14:paraId="0D8D59B3" w14:textId="77777777" w:rsidR="001741F1" w:rsidRPr="001F1BD5" w:rsidRDefault="001741F1" w:rsidP="001741F1">
      <w:pPr>
        <w:rPr>
          <w:b/>
          <w:lang w:eastAsia="zh-CN"/>
        </w:rPr>
      </w:pPr>
      <w:r w:rsidRPr="00D96ED3">
        <w:rPr>
          <w:rFonts w:hint="eastAsia"/>
          <w:b/>
          <w:sz w:val="22"/>
          <w:szCs w:val="22"/>
          <w:lang w:eastAsia="zh-CN"/>
        </w:rPr>
        <w:t>RAN1#107</w:t>
      </w:r>
      <w:r w:rsidRPr="00D96ED3">
        <w:rPr>
          <w:b/>
          <w:sz w:val="22"/>
          <w:szCs w:val="22"/>
          <w:lang w:eastAsia="zh-CN"/>
        </w:rPr>
        <w:t>:</w:t>
      </w:r>
    </w:p>
    <w:p w14:paraId="02B6EEFD" w14:textId="77777777" w:rsidR="001741F1" w:rsidRPr="00AF17CF" w:rsidRDefault="001741F1" w:rsidP="001741F1">
      <w:pPr>
        <w:pStyle w:val="ListParagraph"/>
        <w:numPr>
          <w:ilvl w:val="0"/>
          <w:numId w:val="34"/>
        </w:numPr>
        <w:spacing w:after="120"/>
        <w:ind w:left="357" w:hanging="357"/>
        <w:jc w:val="both"/>
        <w:rPr>
          <w:rFonts w:ascii="Arial" w:hAnsi="Arial" w:cs="Arial"/>
          <w:sz w:val="20"/>
          <w:szCs w:val="20"/>
        </w:rPr>
      </w:pPr>
      <w:r w:rsidRPr="00AF17CF">
        <w:rPr>
          <w:rFonts w:ascii="Arial" w:hAnsi="Arial" w:cs="Arial"/>
          <w:sz w:val="20"/>
          <w:szCs w:val="20"/>
        </w:rPr>
        <w:t>Update of the RAN1 parameter list, and liaise with other working groups on the parameter list and agreements achieved if necessary.</w:t>
      </w:r>
    </w:p>
    <w:p w14:paraId="3EFB13E9" w14:textId="77777777" w:rsidR="001741F1" w:rsidRDefault="001741F1" w:rsidP="001741F1">
      <w:pPr>
        <w:pStyle w:val="ListParagraph"/>
        <w:numPr>
          <w:ilvl w:val="0"/>
          <w:numId w:val="34"/>
        </w:numPr>
        <w:spacing w:after="120"/>
        <w:ind w:left="357" w:hanging="357"/>
        <w:jc w:val="both"/>
        <w:rPr>
          <w:rFonts w:ascii="Times New Roman" w:hAnsi="Times New Roman"/>
        </w:rPr>
      </w:pPr>
      <w:r w:rsidRPr="00AF17CF">
        <w:rPr>
          <w:rFonts w:ascii="Arial" w:hAnsi="Arial" w:cs="Arial"/>
          <w:sz w:val="20"/>
          <w:szCs w:val="20"/>
        </w:rPr>
        <w:t>Discussion of remaining issues.</w:t>
      </w:r>
    </w:p>
    <w:p w14:paraId="4137ADBC" w14:textId="77777777" w:rsidR="001741F1" w:rsidRDefault="001741F1" w:rsidP="001741F1"/>
    <w:p w14:paraId="1010D8D8" w14:textId="77777777" w:rsidR="001741F1" w:rsidRDefault="001741F1" w:rsidP="001741F1">
      <w:pPr>
        <w:rPr>
          <w:b/>
          <w:lang w:eastAsia="zh-CN"/>
        </w:rPr>
      </w:pPr>
      <w:r w:rsidRPr="00AF17CF">
        <w:rPr>
          <w:rFonts w:hint="eastAsia"/>
          <w:b/>
          <w:sz w:val="22"/>
          <w:szCs w:val="22"/>
          <w:lang w:eastAsia="zh-CN"/>
        </w:rPr>
        <w:t>RAN2#1</w:t>
      </w:r>
      <w:r w:rsidRPr="00AF17CF">
        <w:rPr>
          <w:b/>
          <w:sz w:val="22"/>
          <w:szCs w:val="22"/>
          <w:lang w:eastAsia="zh-CN"/>
        </w:rPr>
        <w:t>16:</w:t>
      </w:r>
    </w:p>
    <w:p w14:paraId="715B9E3F"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technical details </w:t>
      </w:r>
      <w:r w:rsidRPr="00AF17CF">
        <w:rPr>
          <w:rFonts w:ascii="Arial" w:hAnsi="Arial" w:cs="Arial"/>
          <w:sz w:val="20"/>
          <w:szCs w:val="20"/>
        </w:rPr>
        <w:t>of RAN2 aspects of support of 16QAM, taking into account any input from RAN1.</w:t>
      </w:r>
    </w:p>
    <w:p w14:paraId="62D2D789"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w:t>
      </w:r>
      <w:r w:rsidRPr="00AF17CF">
        <w:rPr>
          <w:rFonts w:ascii="Arial" w:hAnsi="Arial" w:cs="Arial"/>
          <w:sz w:val="20"/>
          <w:szCs w:val="20"/>
        </w:rPr>
        <w:t>technical details of RAN2 aspects of additional PDSCH scheduling delay to support 14-HARQ processes in DL, taking into account any input from RAN1.</w:t>
      </w:r>
    </w:p>
    <w:p w14:paraId="4DA39E53"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w:t>
      </w:r>
      <w:r w:rsidRPr="00AF17CF">
        <w:rPr>
          <w:rFonts w:ascii="Arial" w:hAnsi="Arial" w:cs="Arial"/>
          <w:sz w:val="20"/>
          <w:szCs w:val="20"/>
        </w:rPr>
        <w:t>technical details of RAN2 aspects of DL TBS of 1736 bits for HD-FDD Cat. M1 UEs in CE mode A (e.g. L2 buffer size).</w:t>
      </w:r>
    </w:p>
    <w:p w14:paraId="18FDC426" w14:textId="77777777" w:rsidR="001741F1" w:rsidRPr="00AF17CF" w:rsidRDefault="001741F1" w:rsidP="001741F1">
      <w:pPr>
        <w:pStyle w:val="ListParagraph"/>
        <w:numPr>
          <w:ilvl w:val="0"/>
          <w:numId w:val="35"/>
        </w:numPr>
        <w:spacing w:after="120"/>
        <w:jc w:val="both"/>
        <w:rPr>
          <w:rFonts w:ascii="Arial" w:hAnsi="Arial" w:cs="Arial"/>
          <w:sz w:val="20"/>
          <w:szCs w:val="20"/>
        </w:rPr>
      </w:pPr>
      <w:r w:rsidRPr="00AF17CF">
        <w:rPr>
          <w:rFonts w:ascii="Arial" w:hAnsi="Arial" w:cs="Arial"/>
          <w:sz w:val="20"/>
          <w:szCs w:val="20"/>
        </w:rPr>
        <w:t>Continue discussion on optional/mandatory requirements and need for capability reporting.</w:t>
      </w:r>
    </w:p>
    <w:p w14:paraId="5A5AB228" w14:textId="77777777" w:rsidR="001741F1" w:rsidRPr="002C5F30" w:rsidRDefault="001741F1" w:rsidP="001741F1">
      <w:pPr>
        <w:pStyle w:val="ListParagraph"/>
        <w:numPr>
          <w:ilvl w:val="0"/>
          <w:numId w:val="35"/>
        </w:numPr>
        <w:spacing w:after="120"/>
        <w:ind w:left="357" w:hanging="357"/>
        <w:jc w:val="both"/>
        <w:rPr>
          <w:rFonts w:ascii="Times New Roman" w:hAnsi="Times New Roman"/>
        </w:rPr>
      </w:pPr>
      <w:r w:rsidRPr="00AF17CF">
        <w:rPr>
          <w:rFonts w:ascii="Arial" w:hAnsi="Arial" w:cs="Arial"/>
          <w:sz w:val="20"/>
          <w:szCs w:val="20"/>
        </w:rPr>
        <w:t>Update running CRs with the agreements from the meeting, including update RAN1 parameters list if available, in an e-mail discussion following meeting.</w:t>
      </w:r>
    </w:p>
    <w:p w14:paraId="647185E4" w14:textId="77777777" w:rsidR="001741F1" w:rsidRDefault="001741F1" w:rsidP="001741F1"/>
    <w:p w14:paraId="722A621A" w14:textId="77777777" w:rsidR="001741F1" w:rsidRDefault="001741F1" w:rsidP="001741F1">
      <w:pPr>
        <w:rPr>
          <w:b/>
          <w:lang w:eastAsia="zh-CN"/>
        </w:rPr>
      </w:pPr>
      <w:r w:rsidRPr="00AF17CF">
        <w:rPr>
          <w:rFonts w:hint="eastAsia"/>
          <w:b/>
          <w:sz w:val="22"/>
          <w:szCs w:val="22"/>
          <w:lang w:eastAsia="zh-CN"/>
        </w:rPr>
        <w:t>R</w:t>
      </w:r>
      <w:r w:rsidRPr="00AF17CF">
        <w:rPr>
          <w:b/>
          <w:sz w:val="22"/>
          <w:szCs w:val="22"/>
          <w:lang w:eastAsia="zh-CN"/>
        </w:rPr>
        <w:t>AN3#114:</w:t>
      </w:r>
    </w:p>
    <w:p w14:paraId="5F027D53" w14:textId="77777777" w:rsidR="001741F1" w:rsidRPr="00AF17CF" w:rsidRDefault="001741F1" w:rsidP="001741F1">
      <w:pPr>
        <w:pStyle w:val="ListParagraph"/>
        <w:numPr>
          <w:ilvl w:val="0"/>
          <w:numId w:val="34"/>
        </w:numPr>
        <w:spacing w:after="120"/>
        <w:jc w:val="both"/>
        <w:rPr>
          <w:rFonts w:ascii="Arial" w:hAnsi="Arial" w:cs="Arial"/>
          <w:sz w:val="20"/>
          <w:szCs w:val="20"/>
        </w:rPr>
      </w:pPr>
      <w:r w:rsidRPr="00AF17CF">
        <w:rPr>
          <w:rFonts w:ascii="Arial" w:hAnsi="Arial" w:cs="Arial"/>
          <w:sz w:val="20"/>
          <w:szCs w:val="20"/>
        </w:rPr>
        <w:t>Finalize the discussion on RAN3 impacts of the NB-IoT carrier selection and other topics (if any).</w:t>
      </w:r>
    </w:p>
    <w:p w14:paraId="7D8EB8FB" w14:textId="77777777" w:rsidR="001741F1" w:rsidRDefault="001741F1" w:rsidP="001741F1">
      <w:pPr>
        <w:pStyle w:val="ListParagraph"/>
        <w:numPr>
          <w:ilvl w:val="0"/>
          <w:numId w:val="34"/>
        </w:numPr>
        <w:jc w:val="both"/>
      </w:pPr>
      <w:r w:rsidRPr="00AF17CF">
        <w:rPr>
          <w:rFonts w:ascii="Arial" w:hAnsi="Arial" w:cs="Arial"/>
          <w:sz w:val="20"/>
          <w:szCs w:val="20"/>
        </w:rPr>
        <w:t>Update baseline CRs according to the discussion.</w:t>
      </w:r>
    </w:p>
    <w:p w14:paraId="675B8199" w14:textId="77777777" w:rsidR="001741F1" w:rsidRDefault="001741F1" w:rsidP="001741F1"/>
    <w:p w14:paraId="3C87B3B5" w14:textId="77777777" w:rsidR="001741F1" w:rsidRDefault="001741F1" w:rsidP="001741F1">
      <w:pPr>
        <w:rPr>
          <w:b/>
          <w:lang w:eastAsia="zh-CN"/>
        </w:rPr>
      </w:pPr>
      <w:r w:rsidRPr="00AF17CF">
        <w:rPr>
          <w:b/>
          <w:sz w:val="22"/>
          <w:szCs w:val="22"/>
          <w:lang w:eastAsia="zh-CN"/>
        </w:rPr>
        <w:t>RAN4#101:</w:t>
      </w:r>
    </w:p>
    <w:p w14:paraId="3D05FA86" w14:textId="77777777" w:rsidR="001741F1" w:rsidRPr="00AF17CF" w:rsidRDefault="001741F1" w:rsidP="001741F1">
      <w:pPr>
        <w:pStyle w:val="ListParagraph"/>
        <w:numPr>
          <w:ilvl w:val="0"/>
          <w:numId w:val="35"/>
        </w:numPr>
        <w:spacing w:after="120"/>
        <w:jc w:val="both"/>
        <w:rPr>
          <w:rFonts w:ascii="Arial" w:hAnsi="Arial" w:cs="Arial"/>
          <w:sz w:val="20"/>
          <w:szCs w:val="20"/>
        </w:rPr>
      </w:pPr>
      <w:r w:rsidRPr="00AF17CF">
        <w:rPr>
          <w:rFonts w:ascii="Arial" w:hAnsi="Arial" w:cs="Arial"/>
          <w:sz w:val="20"/>
          <w:szCs w:val="20"/>
        </w:rPr>
        <w:t>Discuss any remaining issues in RF and RRM core requirements</w:t>
      </w:r>
    </w:p>
    <w:p w14:paraId="2968C35E" w14:textId="77777777" w:rsidR="001741F1" w:rsidRPr="00AF17CF" w:rsidRDefault="001741F1" w:rsidP="001741F1">
      <w:pPr>
        <w:pStyle w:val="ListParagraph"/>
        <w:numPr>
          <w:ilvl w:val="0"/>
          <w:numId w:val="35"/>
        </w:numPr>
        <w:spacing w:after="120"/>
        <w:jc w:val="both"/>
        <w:rPr>
          <w:rFonts w:ascii="Arial" w:hAnsi="Arial" w:cs="Arial"/>
          <w:sz w:val="20"/>
          <w:szCs w:val="20"/>
        </w:rPr>
      </w:pPr>
      <w:r w:rsidRPr="00AF17CF">
        <w:rPr>
          <w:rFonts w:ascii="Arial" w:hAnsi="Arial" w:cs="Arial"/>
          <w:sz w:val="20"/>
          <w:szCs w:val="20"/>
        </w:rPr>
        <w:t xml:space="preserve">Start discussion on the </w:t>
      </w:r>
      <w:proofErr w:type="spellStart"/>
      <w:r w:rsidRPr="00AF17CF">
        <w:rPr>
          <w:rFonts w:ascii="Arial" w:hAnsi="Arial" w:cs="Arial"/>
          <w:sz w:val="20"/>
          <w:szCs w:val="20"/>
        </w:rPr>
        <w:t>demod</w:t>
      </w:r>
      <w:proofErr w:type="spellEnd"/>
      <w:r w:rsidRPr="00AF17CF">
        <w:rPr>
          <w:rFonts w:ascii="Arial" w:hAnsi="Arial" w:cs="Arial"/>
          <w:sz w:val="20"/>
          <w:szCs w:val="20"/>
        </w:rPr>
        <w:t xml:space="preserve"> performance requirements for NB-IoT DL/UL 16QAM as well as 14-HARQ for LTE-MTC DL, align simulation assumptions if necessary</w:t>
      </w:r>
    </w:p>
    <w:p w14:paraId="331BBB13" w14:textId="77777777" w:rsidR="001741F1" w:rsidRPr="00AF17CF" w:rsidRDefault="001741F1" w:rsidP="001741F1">
      <w:pPr>
        <w:pStyle w:val="ListParagraph"/>
        <w:numPr>
          <w:ilvl w:val="0"/>
          <w:numId w:val="35"/>
        </w:numPr>
        <w:spacing w:after="120"/>
        <w:jc w:val="both"/>
        <w:rPr>
          <w:rFonts w:ascii="Arial" w:hAnsi="Arial" w:cs="Arial"/>
          <w:sz w:val="20"/>
          <w:szCs w:val="20"/>
        </w:rPr>
      </w:pPr>
      <w:r w:rsidRPr="00AF17CF">
        <w:rPr>
          <w:rFonts w:ascii="Arial" w:hAnsi="Arial" w:cs="Arial"/>
          <w:sz w:val="20"/>
          <w:szCs w:val="20"/>
        </w:rPr>
        <w:t>Start discussion on extending the NB-IoT channel quality reporting based on the framework of Rel-14-16, to support 16-QAM in DL</w:t>
      </w:r>
    </w:p>
    <w:p w14:paraId="49E49E25" w14:textId="77777777" w:rsidR="001741F1" w:rsidRDefault="001741F1" w:rsidP="001741F1"/>
    <w:p w14:paraId="6293CDE7" w14:textId="77777777" w:rsidR="001741F1" w:rsidRDefault="001741F1" w:rsidP="001741F1">
      <w:pPr>
        <w:pStyle w:val="Heading2"/>
      </w:pPr>
      <w:r>
        <w:t>February</w:t>
      </w:r>
      <w:r>
        <w:rPr>
          <w:rFonts w:hint="eastAsia"/>
        </w:rPr>
        <w:t xml:space="preserve"> 202</w:t>
      </w:r>
      <w:r>
        <w:t>2</w:t>
      </w:r>
    </w:p>
    <w:p w14:paraId="7F4BCA93" w14:textId="77777777" w:rsidR="001741F1" w:rsidRPr="00EE1501" w:rsidRDefault="001741F1" w:rsidP="001741F1">
      <w:r w:rsidRPr="00AF17CF">
        <w:rPr>
          <w:rFonts w:hint="eastAsia"/>
          <w:b/>
          <w:sz w:val="22"/>
          <w:szCs w:val="22"/>
          <w:lang w:eastAsia="zh-CN"/>
        </w:rPr>
        <w:t>RAN2#1</w:t>
      </w:r>
      <w:r w:rsidRPr="00AF17CF">
        <w:rPr>
          <w:b/>
          <w:sz w:val="22"/>
          <w:szCs w:val="22"/>
          <w:lang w:eastAsia="zh-CN"/>
        </w:rPr>
        <w:t>17:</w:t>
      </w:r>
    </w:p>
    <w:p w14:paraId="19A76B1B"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sz w:val="20"/>
          <w:szCs w:val="20"/>
        </w:rPr>
        <w:t>Finalize any RAN2 remaining issues.</w:t>
      </w:r>
    </w:p>
    <w:p w14:paraId="46C4AE78"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sz w:val="20"/>
          <w:szCs w:val="20"/>
        </w:rPr>
        <w:t xml:space="preserve">Discuss and finalize RAN2 aspects resulting from </w:t>
      </w:r>
      <w:r w:rsidRPr="00AF17CF">
        <w:rPr>
          <w:rFonts w:ascii="Arial" w:hAnsi="Arial" w:cs="Arial"/>
          <w:bCs/>
          <w:sz w:val="20"/>
          <w:szCs w:val="20"/>
        </w:rPr>
        <w:t>latest RAN1, RAN3 &amp; RAN4 agreements.</w:t>
      </w:r>
    </w:p>
    <w:p w14:paraId="02660C43" w14:textId="77777777" w:rsidR="001741F1" w:rsidRPr="00AF17CF" w:rsidRDefault="001741F1" w:rsidP="001741F1">
      <w:pPr>
        <w:pStyle w:val="ListParagraph"/>
        <w:numPr>
          <w:ilvl w:val="0"/>
          <w:numId w:val="36"/>
        </w:numPr>
        <w:spacing w:after="120"/>
        <w:jc w:val="both"/>
        <w:rPr>
          <w:rFonts w:ascii="Arial" w:hAnsi="Arial" w:cs="Arial"/>
          <w:sz w:val="20"/>
          <w:szCs w:val="20"/>
        </w:rPr>
      </w:pPr>
      <w:r w:rsidRPr="00AF17CF">
        <w:rPr>
          <w:rFonts w:ascii="Arial" w:hAnsi="Arial" w:cs="Arial"/>
          <w:sz w:val="20"/>
          <w:szCs w:val="20"/>
        </w:rPr>
        <w:t>Finalize discussion on optional/mandatory requirements and need for capability reporting.</w:t>
      </w:r>
    </w:p>
    <w:p w14:paraId="1FF11193" w14:textId="77777777" w:rsidR="001741F1" w:rsidRPr="00845536" w:rsidRDefault="001741F1" w:rsidP="001741F1">
      <w:pPr>
        <w:pStyle w:val="ListParagraph"/>
        <w:numPr>
          <w:ilvl w:val="0"/>
          <w:numId w:val="35"/>
        </w:numPr>
        <w:spacing w:after="120"/>
        <w:ind w:left="357" w:hanging="357"/>
        <w:jc w:val="both"/>
        <w:rPr>
          <w:rFonts w:ascii="Times New Roman" w:hAnsi="Times New Roman"/>
        </w:rPr>
      </w:pPr>
      <w:r w:rsidRPr="00AF17CF">
        <w:rPr>
          <w:rFonts w:ascii="Arial" w:hAnsi="Arial" w:cs="Arial"/>
          <w:sz w:val="20"/>
          <w:szCs w:val="20"/>
        </w:rPr>
        <w:t xml:space="preserve">Finalize the CRs based on the agreements from the meetings for RAN plenary submission. </w:t>
      </w:r>
    </w:p>
    <w:p w14:paraId="7E3C06D3" w14:textId="77777777" w:rsidR="001741F1" w:rsidRDefault="001741F1" w:rsidP="001741F1"/>
    <w:p w14:paraId="5FDEB600" w14:textId="77777777" w:rsidR="001741F1" w:rsidRPr="003301E0" w:rsidRDefault="001741F1" w:rsidP="001741F1">
      <w:r w:rsidRPr="00AF17CF">
        <w:rPr>
          <w:rFonts w:hint="eastAsia"/>
          <w:b/>
          <w:sz w:val="22"/>
          <w:szCs w:val="22"/>
          <w:lang w:eastAsia="zh-CN"/>
        </w:rPr>
        <w:t>R</w:t>
      </w:r>
      <w:r w:rsidRPr="00AF17CF">
        <w:rPr>
          <w:b/>
          <w:sz w:val="22"/>
          <w:szCs w:val="22"/>
          <w:lang w:eastAsia="zh-CN"/>
        </w:rPr>
        <w:t>AN3#115:</w:t>
      </w:r>
    </w:p>
    <w:p w14:paraId="7DF906D2" w14:textId="77777777" w:rsidR="001741F1" w:rsidRPr="00AF17CF" w:rsidRDefault="001741F1" w:rsidP="001741F1">
      <w:pPr>
        <w:pStyle w:val="ListParagraph"/>
        <w:numPr>
          <w:ilvl w:val="0"/>
          <w:numId w:val="34"/>
        </w:numPr>
        <w:spacing w:after="120"/>
        <w:ind w:left="357" w:hanging="357"/>
        <w:jc w:val="both"/>
        <w:rPr>
          <w:rFonts w:ascii="Arial" w:hAnsi="Arial" w:cs="Arial"/>
        </w:rPr>
      </w:pPr>
      <w:r w:rsidRPr="00AF17CF">
        <w:rPr>
          <w:rFonts w:ascii="Arial" w:hAnsi="Arial" w:cs="Arial"/>
          <w:sz w:val="20"/>
          <w:szCs w:val="20"/>
        </w:rPr>
        <w:t>Finalize the baseline CRs, complete the work in RAN3.</w:t>
      </w:r>
    </w:p>
    <w:p w14:paraId="5587AAE9" w14:textId="77777777" w:rsidR="001741F1" w:rsidRDefault="001741F1" w:rsidP="001741F1"/>
    <w:p w14:paraId="50B499F7" w14:textId="77777777" w:rsidR="001741F1" w:rsidRDefault="001741F1" w:rsidP="001741F1">
      <w:pPr>
        <w:rPr>
          <w:b/>
          <w:lang w:eastAsia="zh-CN"/>
        </w:rPr>
      </w:pPr>
      <w:r w:rsidRPr="00AF17CF">
        <w:rPr>
          <w:b/>
          <w:sz w:val="22"/>
          <w:szCs w:val="22"/>
          <w:lang w:eastAsia="zh-CN"/>
        </w:rPr>
        <w:t>RAN4#102:</w:t>
      </w:r>
    </w:p>
    <w:p w14:paraId="3B837318" w14:textId="77777777" w:rsidR="001741F1" w:rsidRPr="00AF17CF" w:rsidRDefault="001741F1" w:rsidP="001741F1">
      <w:pPr>
        <w:pStyle w:val="ListParagraph"/>
        <w:numPr>
          <w:ilvl w:val="0"/>
          <w:numId w:val="34"/>
        </w:numPr>
        <w:spacing w:after="120"/>
        <w:ind w:left="357" w:hanging="357"/>
        <w:jc w:val="both"/>
        <w:rPr>
          <w:rFonts w:ascii="Arial" w:hAnsi="Arial" w:cs="Arial"/>
          <w:sz w:val="20"/>
          <w:szCs w:val="20"/>
        </w:rPr>
      </w:pPr>
      <w:r w:rsidRPr="00AF17CF">
        <w:rPr>
          <w:rFonts w:ascii="Arial" w:hAnsi="Arial" w:cs="Arial"/>
          <w:sz w:val="20"/>
          <w:szCs w:val="20"/>
        </w:rPr>
        <w:lastRenderedPageBreak/>
        <w:t>Finalize the core parts CRs</w:t>
      </w:r>
    </w:p>
    <w:p w14:paraId="3CE33BCE" w14:textId="77777777" w:rsidR="001741F1" w:rsidRPr="00AF17CF" w:rsidRDefault="001741F1" w:rsidP="001741F1">
      <w:pPr>
        <w:pStyle w:val="ListParagraph"/>
        <w:numPr>
          <w:ilvl w:val="0"/>
          <w:numId w:val="34"/>
        </w:numPr>
        <w:spacing w:after="120"/>
        <w:ind w:left="357" w:hanging="357"/>
        <w:jc w:val="both"/>
        <w:rPr>
          <w:rFonts w:ascii="Arial" w:hAnsi="Arial" w:cs="Arial"/>
          <w:sz w:val="20"/>
          <w:szCs w:val="20"/>
        </w:rPr>
      </w:pPr>
      <w:r w:rsidRPr="00AF17CF">
        <w:rPr>
          <w:rFonts w:ascii="Arial" w:hAnsi="Arial" w:cs="Arial"/>
          <w:sz w:val="20"/>
          <w:szCs w:val="20"/>
        </w:rPr>
        <w:t xml:space="preserve">Continue the discussion on the </w:t>
      </w:r>
      <w:proofErr w:type="spellStart"/>
      <w:r w:rsidRPr="00AF17CF">
        <w:rPr>
          <w:rFonts w:ascii="Arial" w:hAnsi="Arial" w:cs="Arial"/>
          <w:sz w:val="20"/>
          <w:szCs w:val="20"/>
        </w:rPr>
        <w:t>demod</w:t>
      </w:r>
      <w:proofErr w:type="spellEnd"/>
      <w:r w:rsidRPr="00AF17CF">
        <w:rPr>
          <w:rFonts w:ascii="Arial" w:hAnsi="Arial" w:cs="Arial"/>
          <w:sz w:val="20"/>
          <w:szCs w:val="20"/>
        </w:rPr>
        <w:t xml:space="preserve"> performance requirements for NB-IoT DL/UL 16QAM as well as 14-HARQ for LTE-MTC DL</w:t>
      </w:r>
    </w:p>
    <w:p w14:paraId="747A30BD" w14:textId="77777777" w:rsidR="001741F1" w:rsidRPr="00590746" w:rsidRDefault="001741F1" w:rsidP="001741F1">
      <w:pPr>
        <w:pStyle w:val="ListParagraph"/>
        <w:numPr>
          <w:ilvl w:val="0"/>
          <w:numId w:val="34"/>
        </w:numPr>
        <w:spacing w:after="120"/>
        <w:ind w:left="357" w:hanging="357"/>
        <w:jc w:val="both"/>
      </w:pPr>
      <w:r w:rsidRPr="00AF17CF">
        <w:rPr>
          <w:rFonts w:ascii="Arial" w:hAnsi="Arial" w:cs="Arial"/>
          <w:sz w:val="20"/>
          <w:szCs w:val="20"/>
        </w:rPr>
        <w:t>Continue the discussion on extending the NB-IoT channel quality reporting based on the framework of Rel-14-16, to support 16-QAM in DL</w:t>
      </w:r>
    </w:p>
    <w:p w14:paraId="0EACB9E0" w14:textId="77777777" w:rsidR="001741F1" w:rsidRDefault="001741F1" w:rsidP="001741F1">
      <w:pPr>
        <w:pStyle w:val="Heading2"/>
        <w:ind w:left="576" w:firstLine="0"/>
      </w:pPr>
    </w:p>
    <w:p w14:paraId="1363798E" w14:textId="77777777" w:rsidR="001741F1" w:rsidRDefault="001741F1" w:rsidP="001741F1">
      <w:pPr>
        <w:pStyle w:val="Heading2"/>
      </w:pPr>
      <w:r>
        <w:t>April 2022</w:t>
      </w:r>
    </w:p>
    <w:p w14:paraId="6A3AF262" w14:textId="77777777" w:rsidR="001741F1" w:rsidRPr="00DF79AC" w:rsidRDefault="001741F1" w:rsidP="001741F1">
      <w:pPr>
        <w:rPr>
          <w:b/>
          <w:lang w:eastAsia="zh-CN"/>
        </w:rPr>
      </w:pPr>
      <w:r w:rsidRPr="00AF17CF">
        <w:rPr>
          <w:b/>
          <w:sz w:val="22"/>
          <w:szCs w:val="22"/>
          <w:lang w:eastAsia="zh-CN"/>
        </w:rPr>
        <w:t>RAN4#102bis:</w:t>
      </w:r>
    </w:p>
    <w:p w14:paraId="72718379" w14:textId="77777777" w:rsidR="001741F1" w:rsidRPr="00AF17CF" w:rsidRDefault="001741F1" w:rsidP="001741F1">
      <w:pPr>
        <w:pStyle w:val="ListParagraph"/>
        <w:numPr>
          <w:ilvl w:val="0"/>
          <w:numId w:val="35"/>
        </w:numPr>
        <w:jc w:val="both"/>
        <w:rPr>
          <w:rFonts w:ascii="Arial" w:hAnsi="Arial" w:cs="Arial"/>
          <w:sz w:val="20"/>
          <w:szCs w:val="20"/>
          <w:lang w:eastAsia="zh-CN"/>
        </w:rPr>
      </w:pPr>
      <w:r w:rsidRPr="00AF17CF">
        <w:rPr>
          <w:rFonts w:ascii="Arial" w:hAnsi="Arial" w:cs="Arial"/>
          <w:sz w:val="20"/>
          <w:szCs w:val="20"/>
        </w:rPr>
        <w:t xml:space="preserve">Continue the discussion on the </w:t>
      </w:r>
      <w:proofErr w:type="spellStart"/>
      <w:r w:rsidRPr="00AF17CF">
        <w:rPr>
          <w:rFonts w:ascii="Arial" w:hAnsi="Arial" w:cs="Arial"/>
          <w:sz w:val="20"/>
          <w:szCs w:val="20"/>
        </w:rPr>
        <w:t>demod</w:t>
      </w:r>
      <w:proofErr w:type="spellEnd"/>
      <w:r w:rsidRPr="00AF17CF">
        <w:rPr>
          <w:rFonts w:ascii="Arial" w:hAnsi="Arial" w:cs="Arial"/>
          <w:sz w:val="20"/>
          <w:szCs w:val="20"/>
        </w:rPr>
        <w:t xml:space="preserve"> performance requirements for NB-IoT DL/UL 16QAM as well as 14-HARQ for LTE-MTC DL</w:t>
      </w:r>
    </w:p>
    <w:p w14:paraId="07CDAC0D" w14:textId="77777777" w:rsidR="001741F1" w:rsidRPr="00971F2B" w:rsidRDefault="001741F1" w:rsidP="001741F1">
      <w:pPr>
        <w:pStyle w:val="ListParagraph"/>
        <w:numPr>
          <w:ilvl w:val="0"/>
          <w:numId w:val="35"/>
        </w:numPr>
        <w:spacing w:after="120"/>
        <w:jc w:val="both"/>
      </w:pPr>
      <w:r w:rsidRPr="00AF17CF">
        <w:rPr>
          <w:rFonts w:ascii="Arial" w:hAnsi="Arial" w:cs="Arial"/>
          <w:sz w:val="20"/>
          <w:szCs w:val="20"/>
        </w:rPr>
        <w:t>Continue the discussion on extending the NB-IoT channel quality reporting based on the framework of Rel-14-16, to support 16-QAM in DL</w:t>
      </w:r>
    </w:p>
    <w:p w14:paraId="784E2232" w14:textId="77777777" w:rsidR="001741F1" w:rsidRDefault="001741F1" w:rsidP="001741F1"/>
    <w:p w14:paraId="6882D032" w14:textId="77777777" w:rsidR="001741F1" w:rsidRDefault="001741F1" w:rsidP="001741F1">
      <w:pPr>
        <w:pStyle w:val="Heading2"/>
      </w:pPr>
      <w:r>
        <w:t>May 2022</w:t>
      </w:r>
    </w:p>
    <w:p w14:paraId="7D7A0E10" w14:textId="77777777" w:rsidR="001741F1" w:rsidRPr="009F22E5" w:rsidRDefault="001741F1" w:rsidP="001741F1">
      <w:pPr>
        <w:rPr>
          <w:b/>
          <w:lang w:eastAsia="zh-CN"/>
        </w:rPr>
      </w:pPr>
      <w:r w:rsidRPr="00AF17CF">
        <w:rPr>
          <w:b/>
          <w:sz w:val="22"/>
          <w:szCs w:val="22"/>
          <w:lang w:eastAsia="zh-CN"/>
        </w:rPr>
        <w:t>RAN4#103:</w:t>
      </w:r>
    </w:p>
    <w:p w14:paraId="4E7A7E56" w14:textId="77777777" w:rsidR="001741F1" w:rsidRPr="00AF17CF" w:rsidRDefault="001741F1" w:rsidP="001741F1">
      <w:pPr>
        <w:pStyle w:val="ListParagraph"/>
        <w:numPr>
          <w:ilvl w:val="0"/>
          <w:numId w:val="35"/>
        </w:numPr>
        <w:jc w:val="both"/>
        <w:rPr>
          <w:rFonts w:ascii="Arial" w:hAnsi="Arial" w:cs="Arial"/>
          <w:sz w:val="20"/>
          <w:szCs w:val="20"/>
        </w:rPr>
      </w:pPr>
      <w:r w:rsidRPr="00AF17CF">
        <w:rPr>
          <w:rFonts w:ascii="Arial" w:hAnsi="Arial" w:cs="Arial"/>
          <w:sz w:val="20"/>
          <w:szCs w:val="20"/>
        </w:rPr>
        <w:t xml:space="preserve">Discuss any remaining issues in the </w:t>
      </w:r>
      <w:proofErr w:type="spellStart"/>
      <w:r w:rsidRPr="00AF17CF">
        <w:rPr>
          <w:rFonts w:ascii="Arial" w:hAnsi="Arial" w:cs="Arial"/>
          <w:sz w:val="20"/>
          <w:szCs w:val="20"/>
        </w:rPr>
        <w:t>demod</w:t>
      </w:r>
      <w:proofErr w:type="spellEnd"/>
      <w:r w:rsidRPr="00AF17CF">
        <w:rPr>
          <w:rFonts w:ascii="Arial" w:hAnsi="Arial" w:cs="Arial"/>
          <w:sz w:val="20"/>
          <w:szCs w:val="20"/>
        </w:rPr>
        <w:t xml:space="preserve"> performance requirements</w:t>
      </w:r>
    </w:p>
    <w:p w14:paraId="4C4D9344" w14:textId="77777777" w:rsidR="001741F1" w:rsidRDefault="001741F1" w:rsidP="001741F1"/>
    <w:p w14:paraId="5717725E" w14:textId="77777777" w:rsidR="001741F1" w:rsidRDefault="001741F1" w:rsidP="001741F1">
      <w:pPr>
        <w:pStyle w:val="Heading2"/>
      </w:pPr>
      <w:r>
        <w:t>August 2022</w:t>
      </w:r>
    </w:p>
    <w:p w14:paraId="398B51BF" w14:textId="77777777" w:rsidR="001741F1" w:rsidRPr="009F22E5" w:rsidRDefault="001741F1" w:rsidP="001741F1">
      <w:pPr>
        <w:rPr>
          <w:b/>
          <w:lang w:eastAsia="zh-CN"/>
        </w:rPr>
      </w:pPr>
      <w:r w:rsidRPr="00AF17CF">
        <w:rPr>
          <w:b/>
          <w:sz w:val="22"/>
          <w:szCs w:val="22"/>
          <w:lang w:eastAsia="zh-CN"/>
        </w:rPr>
        <w:t>RAN4#104:</w:t>
      </w:r>
    </w:p>
    <w:p w14:paraId="5843E2BA" w14:textId="30CBDECF" w:rsidR="00C54986" w:rsidRPr="00AF17CF" w:rsidRDefault="001741F1" w:rsidP="001741F1">
      <w:pPr>
        <w:pStyle w:val="BodyText"/>
        <w:numPr>
          <w:ilvl w:val="0"/>
          <w:numId w:val="34"/>
        </w:numPr>
        <w:ind w:left="720"/>
        <w:rPr>
          <w:rFonts w:cs="Arial"/>
          <w:bCs/>
          <w:lang w:val="en-US"/>
        </w:rPr>
      </w:pPr>
      <w:r w:rsidRPr="00AF17CF">
        <w:rPr>
          <w:rFonts w:cs="Arial"/>
          <w:sz w:val="22"/>
          <w:szCs w:val="22"/>
        </w:rPr>
        <w:t>Finalize the performance parts CRs, complete the work in RAN4</w:t>
      </w:r>
    </w:p>
    <w:bookmarkEnd w:id="2"/>
    <w:p w14:paraId="3A69F1AB" w14:textId="6B1BEF89" w:rsidR="008E065E" w:rsidRPr="00CE0424" w:rsidRDefault="006E1C82" w:rsidP="005436E8">
      <w:pPr>
        <w:pStyle w:val="BodyText"/>
        <w:rPr>
          <w:b/>
          <w:bCs/>
        </w:rPr>
      </w:pPr>
      <w:r w:rsidRPr="00CE0424">
        <w:rPr>
          <w:b/>
          <w:bCs/>
        </w:rPr>
        <w:t xml:space="preserve"> </w:t>
      </w:r>
    </w:p>
    <w:p w14:paraId="62B5C72B" w14:textId="2321220E" w:rsidR="00F507D1" w:rsidRPr="00CE0424" w:rsidRDefault="00BE7929" w:rsidP="00CE0424">
      <w:pPr>
        <w:pStyle w:val="Heading1"/>
      </w:pPr>
      <w:r>
        <w:t>4</w:t>
      </w:r>
      <w:r w:rsidR="00F12B1D">
        <w:tab/>
      </w:r>
      <w:r w:rsidR="00F507D1" w:rsidRPr="00CE0424">
        <w:t>References</w:t>
      </w:r>
    </w:p>
    <w:p w14:paraId="18475B8D" w14:textId="77777777" w:rsidR="0035742A" w:rsidRDefault="0035742A" w:rsidP="0035742A">
      <w:pPr>
        <w:pStyle w:val="Reference"/>
      </w:pPr>
      <w:bookmarkStart w:id="3" w:name="_Ref519792886"/>
      <w:bookmarkStart w:id="4" w:name="_Ref520388215"/>
      <w:bookmarkStart w:id="5" w:name="_Ref174151459"/>
      <w:bookmarkStart w:id="6" w:name="_Ref189809556"/>
      <w:r w:rsidRPr="000C43C8">
        <w:t>RP-</w:t>
      </w:r>
      <w:r>
        <w:t>201306, “</w:t>
      </w:r>
      <w:r w:rsidRPr="001B09EA">
        <w:t>WID revision: Additional enhancements for NB-IoT and LTE-MTC</w:t>
      </w:r>
      <w:r>
        <w:t xml:space="preserve">”, </w:t>
      </w:r>
      <w:r w:rsidRPr="000C43C8">
        <w:t>Huawei, HiSilicon</w:t>
      </w:r>
      <w:r>
        <w:t xml:space="preserve">, </w:t>
      </w:r>
      <w:bookmarkEnd w:id="3"/>
      <w:r>
        <w:t>RAN#88e</w:t>
      </w:r>
      <w:r w:rsidRPr="003F1621">
        <w:t xml:space="preserve">, </w:t>
      </w:r>
      <w:r>
        <w:t>Electronic Meeting</w:t>
      </w:r>
      <w:r w:rsidRPr="000C43C8">
        <w:t xml:space="preserve">, </w:t>
      </w:r>
      <w:r>
        <w:t>June</w:t>
      </w:r>
      <w:r w:rsidRPr="000C43C8">
        <w:t xml:space="preserve"> </w:t>
      </w:r>
      <w:r>
        <w:t>2</w:t>
      </w:r>
      <w:r w:rsidRPr="000C43C8">
        <w:t>9-</w:t>
      </w:r>
      <w:r>
        <w:t>July 3</w:t>
      </w:r>
      <w:r w:rsidRPr="000C43C8">
        <w:t>, 20</w:t>
      </w:r>
      <w:r>
        <w:t>20</w:t>
      </w:r>
      <w:r w:rsidRPr="003F1621">
        <w:t>.</w:t>
      </w:r>
      <w:bookmarkEnd w:id="4"/>
    </w:p>
    <w:p w14:paraId="76117F23" w14:textId="048FF130" w:rsidR="0035742A" w:rsidRDefault="0035742A" w:rsidP="0035742A">
      <w:pPr>
        <w:pStyle w:val="Reference"/>
      </w:pPr>
      <w:r>
        <w:t>RP-19326</w:t>
      </w:r>
      <w:r w:rsidRPr="00057419">
        <w:t xml:space="preserve">7, “Status of time budgets for RAN1/2/3/4/6 ongoing and new WIs/SIs after RAN #86”, RAN1/RAN2/RAN3/RAN4/RAN6 chairmen, </w:t>
      </w:r>
      <w:r>
        <w:t xml:space="preserve">RAN#86, </w:t>
      </w:r>
      <w:proofErr w:type="spellStart"/>
      <w:r>
        <w:t>Sitges</w:t>
      </w:r>
      <w:proofErr w:type="spellEnd"/>
      <w:r>
        <w:t>, Spain, Dec. 9-12, 2019.</w:t>
      </w:r>
    </w:p>
    <w:bookmarkEnd w:id="5"/>
    <w:bookmarkEnd w:id="6"/>
    <w:p w14:paraId="25F28FD2"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4F23" w14:textId="77777777" w:rsidR="00461BFE" w:rsidRDefault="00461BFE">
      <w:r>
        <w:separator/>
      </w:r>
    </w:p>
  </w:endnote>
  <w:endnote w:type="continuationSeparator" w:id="0">
    <w:p w14:paraId="256E7AFA" w14:textId="77777777" w:rsidR="00461BFE" w:rsidRDefault="0046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EFA92" w14:textId="77777777" w:rsidR="005C2B65" w:rsidRDefault="005C2B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1E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E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F9572" w14:textId="77777777" w:rsidR="00461BFE" w:rsidRDefault="00461BFE">
      <w:r>
        <w:separator/>
      </w:r>
    </w:p>
  </w:footnote>
  <w:footnote w:type="continuationSeparator" w:id="0">
    <w:p w14:paraId="7073A18E" w14:textId="77777777" w:rsidR="00461BFE" w:rsidRDefault="0046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C4EE" w14:textId="77777777" w:rsidR="005C2B65" w:rsidRDefault="005C2B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97361"/>
    <w:multiLevelType w:val="hybridMultilevel"/>
    <w:tmpl w:val="4FE6B338"/>
    <w:lvl w:ilvl="0" w:tplc="CAB40364">
      <w:start w:val="1"/>
      <w:numFmt w:val="bullet"/>
      <w:lvlText w:val="‐"/>
      <w:lvlJc w:val="left"/>
      <w:pPr>
        <w:ind w:left="360" w:hanging="360"/>
      </w:pPr>
      <w:rPr>
        <w:rFonts w:ascii="Cambria Math" w:hAnsi="Cambria Math"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5"/>
  </w:num>
  <w:num w:numId="4">
    <w:abstractNumId w:val="18"/>
  </w:num>
  <w:num w:numId="5">
    <w:abstractNumId w:val="10"/>
  </w:num>
  <w:num w:numId="6">
    <w:abstractNumId w:val="22"/>
  </w:num>
  <w:num w:numId="7">
    <w:abstractNumId w:val="28"/>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7"/>
  </w:num>
  <w:num w:numId="18">
    <w:abstractNumId w:val="8"/>
  </w:num>
  <w:num w:numId="19">
    <w:abstractNumId w:val="4"/>
  </w:num>
  <w:num w:numId="20">
    <w:abstractNumId w:val="35"/>
  </w:num>
  <w:num w:numId="21">
    <w:abstractNumId w:val="12"/>
  </w:num>
  <w:num w:numId="22">
    <w:abstractNumId w:val="32"/>
  </w:num>
  <w:num w:numId="23">
    <w:abstractNumId w:val="16"/>
  </w:num>
  <w:num w:numId="24">
    <w:abstractNumId w:val="21"/>
  </w:num>
  <w:num w:numId="25">
    <w:abstractNumId w:val="29"/>
  </w:num>
  <w:num w:numId="26">
    <w:abstractNumId w:val="31"/>
  </w:num>
  <w:num w:numId="27">
    <w:abstractNumId w:val="6"/>
  </w:num>
  <w:num w:numId="28">
    <w:abstractNumId w:val="33"/>
  </w:num>
  <w:num w:numId="29">
    <w:abstractNumId w:val="23"/>
  </w:num>
  <w:num w:numId="30">
    <w:abstractNumId w:val="24"/>
  </w:num>
  <w:num w:numId="31">
    <w:abstractNumId w:val="37"/>
  </w:num>
  <w:num w:numId="32">
    <w:abstractNumId w:val="36"/>
  </w:num>
  <w:num w:numId="33">
    <w:abstractNumId w:val="5"/>
  </w:num>
  <w:num w:numId="34">
    <w:abstractNumId w:val="34"/>
  </w:num>
  <w:num w:numId="35">
    <w:abstractNumId w:val="17"/>
  </w:num>
  <w:num w:numId="36">
    <w:abstractNumId w:val="13"/>
  </w:num>
  <w:num w:numId="37">
    <w:abstractNumId w:val="19"/>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4AC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41F1"/>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01F9"/>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5742A"/>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6E50"/>
    <w:rsid w:val="00457565"/>
    <w:rsid w:val="00457B71"/>
    <w:rsid w:val="00461BFE"/>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1A59"/>
    <w:rsid w:val="004C36D6"/>
    <w:rsid w:val="004C3898"/>
    <w:rsid w:val="004D36B1"/>
    <w:rsid w:val="004D378E"/>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36E8"/>
    <w:rsid w:val="00546970"/>
    <w:rsid w:val="00554E19"/>
    <w:rsid w:val="0056121F"/>
    <w:rsid w:val="00565E07"/>
    <w:rsid w:val="00572505"/>
    <w:rsid w:val="00572C9B"/>
    <w:rsid w:val="0057521D"/>
    <w:rsid w:val="00576FE5"/>
    <w:rsid w:val="00581E3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217D"/>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4E62"/>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966CC"/>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30B"/>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4DD0"/>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6121"/>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06B51"/>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7CF"/>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54E0"/>
    <w:rsid w:val="00C279B5"/>
    <w:rsid w:val="00C27C45"/>
    <w:rsid w:val="00C3719D"/>
    <w:rsid w:val="00C37CB2"/>
    <w:rsid w:val="00C473A5"/>
    <w:rsid w:val="00C47DB7"/>
    <w:rsid w:val="00C54986"/>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96ED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1B79"/>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 w:type="paragraph" w:customStyle="1" w:styleId="References">
    <w:name w:val="References"/>
    <w:basedOn w:val="Normal"/>
    <w:rsid w:val="0035742A"/>
    <w:pPr>
      <w:numPr>
        <w:numId w:val="3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4F06-840E-4197-BA4B-A390C8AB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18</TotalTime>
  <Pages>7</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5</cp:revision>
  <cp:lastPrinted>2008-01-31T07:09:00Z</cp:lastPrinted>
  <dcterms:created xsi:type="dcterms:W3CDTF">2020-08-06T23:26:00Z</dcterms:created>
  <dcterms:modified xsi:type="dcterms:W3CDTF">2021-04-02T02:15:00Z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(2)PGmHrTG1dCV9ajLokvrV1F9G1kXVVd+9o3TULCsSfv7hcX1u1cmps6yFuciG5ifdwGeOP9ZI
S/tcw5XvhpfxBjuLwb5J4A5v3L9Ax2NfBPplSecuErKLg2uFrSbjrowuqL9BBYyUnn8a2XhT
rRO3dzqszQXGVAXO+lBxVtXKfUdMQGzo64YlkoBDc726z2iMLCpSgsa+lFkV4mvKmsl5eBft
zXFHUZ5AVVHIhWXnhI</vt:lpwstr>
  </property>
  <property fmtid="{D5CDD505-2E9C-101B-9397-08002B2CF9AE}" pid="4" name="_2015_ms_pID_7253431">
    <vt:lpwstr>PW7tISpPRuw3UwcA4GoZyEyheRsk3IAwRT74RO2+xedgldEcTo7mj+
HEhkzuOSBqbs0kZzsLU2azx39VR+S6qK8OvlinZIzQdLCielKTznIPAUgx9zTkaHW0z41iBe
EsV0cZoSu3wbvLxDM9DQzVAYR6dt2SpM7QNqDCbBPO1310zSiYKFjOcNugu7GkcRfBPse3h1
PwTZyIAynjgOInWB</vt:lpwstr>
  </property>
</Properties>
</file>